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14212FED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</w:t>
      </w:r>
      <w:r w:rsidR="00636B9A">
        <w:rPr>
          <w:rFonts w:eastAsia="Times New Roman" w:cs="Arial"/>
          <w:sz w:val="24"/>
          <w:szCs w:val="20"/>
          <w:lang w:eastAsia="ar-SA"/>
        </w:rPr>
        <w:t>7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</w:t>
      </w:r>
      <w:r w:rsidR="00636B9A">
        <w:rPr>
          <w:rFonts w:cs="Arial"/>
          <w:sz w:val="24"/>
          <w:szCs w:val="24"/>
        </w:rPr>
        <w:t>1202</w:t>
      </w:r>
    </w:p>
    <w:p w14:paraId="7B8B051A" w14:textId="5C8609F5" w:rsidR="00411066" w:rsidRPr="00F45489" w:rsidRDefault="00636B9A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>
        <w:rPr>
          <w:rFonts w:eastAsia="Times New Roman" w:cs="Arial"/>
          <w:sz w:val="24"/>
          <w:szCs w:val="20"/>
          <w:lang w:eastAsia="ar-SA"/>
        </w:rPr>
        <w:t>Jeju</w:t>
      </w:r>
      <w:proofErr w:type="spellEnd"/>
      <w:r>
        <w:rPr>
          <w:rFonts w:eastAsia="Times New Roman" w:cs="Arial"/>
          <w:sz w:val="24"/>
          <w:szCs w:val="20"/>
          <w:lang w:eastAsia="ar-SA"/>
        </w:rPr>
        <w:t xml:space="preserve"> Island, South Korea, 13-17 February </w:t>
      </w:r>
      <w:r w:rsidR="00CD0E29">
        <w:rPr>
          <w:rFonts w:eastAsia="Times New Roman" w:cs="Arial"/>
          <w:sz w:val="24"/>
          <w:szCs w:val="20"/>
          <w:lang w:eastAsia="ar-SA"/>
        </w:rPr>
        <w:t>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3F5B9BF6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</w:t>
      </w:r>
      <w:r w:rsidR="009B5B04">
        <w:rPr>
          <w:rFonts w:eastAsia="Times New Roman" w:cs="Arial"/>
          <w:sz w:val="22"/>
          <w:szCs w:val="20"/>
          <w:lang w:eastAsia="ar-SA"/>
        </w:rPr>
        <w:t xml:space="preserve"> </w:t>
      </w:r>
      <w:r w:rsidR="00E9157E">
        <w:rPr>
          <w:rFonts w:eastAsia="Times New Roman" w:cs="Arial"/>
          <w:sz w:val="22"/>
          <w:szCs w:val="20"/>
          <w:lang w:eastAsia="ar-SA"/>
        </w:rPr>
        <w:t>for V2X Drafting Session</w:t>
      </w:r>
    </w:p>
    <w:p w14:paraId="4AC90CEE" w14:textId="087FD343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636B9A">
        <w:rPr>
          <w:rFonts w:eastAsia="Times New Roman" w:cs="Arial"/>
          <w:sz w:val="22"/>
          <w:szCs w:val="20"/>
          <w:lang w:eastAsia="ar-SA"/>
        </w:rPr>
        <w:t>8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1E01E865" w14:textId="170449B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="00636B9A">
        <w:rPr>
          <w:rFonts w:eastAsia="Times New Roman" w:cs="Arial"/>
          <w:sz w:val="22"/>
          <w:szCs w:val="20"/>
          <w:lang w:eastAsia="ar-SA"/>
        </w:rPr>
        <w:t>Vice Chairma</w:t>
      </w:r>
      <w:r w:rsidRPr="00F45489">
        <w:rPr>
          <w:rFonts w:eastAsia="Times New Roman" w:cs="Arial"/>
          <w:sz w:val="22"/>
          <w:szCs w:val="20"/>
          <w:lang w:eastAsia="ar-SA"/>
        </w:rPr>
        <w:t>n</w:t>
      </w:r>
    </w:p>
    <w:p w14:paraId="4A3D2DAD" w14:textId="5998B10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(kidong.lee@lge.com)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29CD7A68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14:paraId="2AF2E3DA" w14:textId="2A23579F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14:paraId="431BE75B" w14:textId="065A17DA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3ACEB1F" w14:textId="22598095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636B9A">
        <w:rPr>
          <w:rFonts w:eastAsia="Arial Unicode MS" w:cs="Arial"/>
          <w:color w:val="00B050"/>
          <w:sz w:val="24"/>
          <w:szCs w:val="24"/>
          <w:lang w:eastAsia="ar-SA"/>
        </w:rPr>
        <w:t>Crystal Hall E</w:t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CD2D6BD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26675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5829F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4F8228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414206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F77A4F" w14:textId="75801E99" w:rsidR="00E9157E" w:rsidRPr="00F12488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58CAD1" w14:textId="67E5C9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8057D80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8501B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01A15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515657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0E2EEF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C1C13" w14:textId="5D745BA5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AEA87" w14:textId="31A5BC75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B184CBF" w14:textId="77777777" w:rsidTr="00E9157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AC8C8B" w14:textId="5CD51F2D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798595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0223E7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83AAD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28FB9651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4544BA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6A91D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D692809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631E020" w14:textId="25ADE49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9AC91F" w14:textId="53ECA5B4" w:rsidR="00E9157E" w:rsidRPr="00CF100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E25587" w14:textId="3E3B9578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4FA1BC52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0DB34183" w14:textId="05133C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 xml:space="preserve">(Rm </w:t>
            </w:r>
            <w:r w:rsidR="00636B9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B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30E4F4C4" w14:textId="1A8C6738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="00636B9A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/eV2X</w:t>
            </w:r>
          </w:p>
          <w:p w14:paraId="79E10EDB" w14:textId="625358C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163EE" w14:textId="0EE1E295" w:rsidR="00E9157E" w:rsidRPr="00AB0F3E" w:rsidRDefault="00E9157E" w:rsidP="00AC380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3D3A5884" w:rsidR="00E9157E" w:rsidRPr="00AB0F3E" w:rsidRDefault="00E9157E" w:rsidP="00E9626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9626F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18:</w:t>
            </w:r>
            <w:r w:rsidR="00E9626F" w:rsidRPr="00E9626F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3</w:t>
            </w:r>
            <w:r w:rsidRPr="00E9626F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6BBB0774" w14:textId="1018B54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 xml:space="preserve">(Rm </w:t>
            </w:r>
            <w:r w:rsidR="00636B9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B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119F07E" w14:textId="1760873E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="00636B9A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/eV2X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14:paraId="3BA21E3F" w14:textId="3282F09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546E42" w14:textId="2E84AC46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28190544" w:rsidR="00E9157E" w:rsidRPr="00097001" w:rsidRDefault="00E9157E" w:rsidP="00636B9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0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0 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4951C476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</w:t>
      </w:r>
      <w:r w:rsidR="008D6244">
        <w:rPr>
          <w:rFonts w:eastAsia="Arial Unicode MS" w:cs="Arial"/>
          <w:bCs/>
          <w:sz w:val="20"/>
          <w:szCs w:val="20"/>
          <w:lang w:eastAsia="ar-SA"/>
        </w:rPr>
        <w:t xml:space="preserve"> Electronics Mobile Research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14:paraId="2FBE0038" w14:textId="77777777" w:rsidR="008D6244" w:rsidRDefault="008D624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ACCCBC4" w14:textId="77777777" w:rsidR="008D6244" w:rsidRPr="008D6244" w:rsidRDefault="008D6244">
      <w:pPr>
        <w:spacing w:after="0" w:line="240" w:lineRule="auto"/>
        <w:rPr>
          <w:rFonts w:eastAsia="Times New Roman"/>
          <w:b/>
          <w:sz w:val="20"/>
          <w:szCs w:val="20"/>
          <w:u w:val="single"/>
          <w:lang w:val="en-US"/>
        </w:rPr>
      </w:pPr>
      <w:r w:rsidRPr="008D6244">
        <w:rPr>
          <w:rFonts w:eastAsia="Times New Roman"/>
          <w:b/>
          <w:sz w:val="20"/>
          <w:szCs w:val="20"/>
          <w:u w:val="single"/>
          <w:lang w:val="en-US"/>
        </w:rPr>
        <w:t>Note:</w:t>
      </w:r>
    </w:p>
    <w:p w14:paraId="65007B66" w14:textId="77777777" w:rsidR="008D6244" w:rsidRDefault="008D624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moved from Agenda Item 5 (New Study/Work Items) to FS_</w:t>
      </w:r>
      <w:r w:rsidRPr="008D6244">
        <w:rPr>
          <w:rFonts w:eastAsia="Times New Roman"/>
          <w:sz w:val="20"/>
          <w:szCs w:val="20"/>
          <w:lang w:val="en-US"/>
        </w:rPr>
        <w:t>eV2X</w:t>
      </w:r>
      <w:r>
        <w:rPr>
          <w:rFonts w:eastAsia="Times New Roman"/>
          <w:sz w:val="20"/>
          <w:szCs w:val="20"/>
          <w:lang w:val="en-US"/>
        </w:rPr>
        <w:t xml:space="preserve"> will be handled together. </w:t>
      </w:r>
      <w:proofErr w:type="gramStart"/>
      <w:r>
        <w:rPr>
          <w:rFonts w:eastAsia="Times New Roman"/>
          <w:sz w:val="20"/>
          <w:szCs w:val="20"/>
          <w:lang w:val="en-US"/>
        </w:rPr>
        <w:t>eV2X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is newly proposed at this meeting and thus is not yet SA-approved UIC but will be used to distinguish </w:t>
      </w: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intended for Normative Work (and the TS) from those for Study.</w:t>
      </w:r>
    </w:p>
    <w:p w14:paraId="69A93D79" w14:textId="5E8AE91F" w:rsidR="00AC3802" w:rsidRPr="008D6244" w:rsidRDefault="00AC380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D6244">
        <w:rPr>
          <w:rFonts w:eastAsia="Times New Roman"/>
          <w:sz w:val="20"/>
          <w:szCs w:val="20"/>
          <w:lang w:val="en-US"/>
        </w:rPr>
        <w:br w:type="page"/>
      </w:r>
    </w:p>
    <w:p w14:paraId="6C5C462B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8879E9" w:rsidRPr="00F45489" w:rsidRDefault="008879E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4"/>
            <w:bookmarkStart w:id="4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  <w:bookmarkEnd w:id="4"/>
          </w:p>
        </w:tc>
      </w:tr>
      <w:tr w:rsidR="004070E3" w:rsidRPr="00B04844" w14:paraId="611A6974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05F33149" w:rsidR="004070E3" w:rsidRPr="00F45489" w:rsidRDefault="004070E3" w:rsidP="004070E3">
            <w:pPr>
              <w:pStyle w:val="Heading2"/>
            </w:pPr>
            <w:r>
              <w:t xml:space="preserve">FS_eV2X: </w:t>
            </w:r>
            <w:r w:rsidRPr="004070E3">
              <w:t>Study on Enhancement of 3GPP support for V2X services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P-160504</w:t>
            </w:r>
            <w:r w:rsidR="00636B9A">
              <w:rPr>
                <w:bCs/>
              </w:rPr>
              <w:t>], including eV2X normative work</w:t>
            </w:r>
          </w:p>
        </w:tc>
      </w:tr>
      <w:tr w:rsidR="004070E3" w:rsidRPr="004070E3" w14:paraId="065B59E6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4070E3" w:rsidRPr="0025579C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14:paraId="06DDC71A" w14:textId="5DB68201" w:rsidR="004070E3" w:rsidRPr="004067F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="00636B9A">
              <w:rPr>
                <w:rFonts w:eastAsia="Arial Unicode MS" w:cs="Arial"/>
                <w:b/>
                <w:szCs w:val="18"/>
                <w:lang w:eastAsia="ar-SA"/>
              </w:rPr>
              <w:t xml:space="preserve"> (Study)</w:t>
            </w: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052BD264" w14:textId="71E7D869" w:rsidR="004070E3" w:rsidRPr="00E9626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26F">
              <w:rPr>
                <w:rFonts w:eastAsia="Arial Unicode MS" w:cs="Arial"/>
                <w:szCs w:val="18"/>
                <w:lang w:eastAsia="ar-SA"/>
              </w:rPr>
              <w:t>Latest version: TR 22.</w:t>
            </w:r>
            <w:r w:rsidR="00766FDA" w:rsidRPr="00E9626F">
              <w:rPr>
                <w:rFonts w:eastAsia="Arial Unicode MS" w:cs="Arial"/>
                <w:szCs w:val="18"/>
                <w:lang w:eastAsia="ar-SA"/>
              </w:rPr>
              <w:t>886</w:t>
            </w:r>
            <w:r w:rsidRPr="00E9626F">
              <w:rPr>
                <w:rFonts w:eastAsia="Arial Unicode MS" w:cs="Arial"/>
                <w:szCs w:val="18"/>
                <w:lang w:eastAsia="ar-SA"/>
              </w:rPr>
              <w:t>v</w:t>
            </w:r>
            <w:r w:rsidR="00471107" w:rsidRPr="00E9626F">
              <w:rPr>
                <w:rFonts w:eastAsia="Arial Unicode MS" w:cs="Arial"/>
                <w:szCs w:val="18"/>
                <w:lang w:eastAsia="ar-SA"/>
              </w:rPr>
              <w:t>15</w:t>
            </w:r>
            <w:r w:rsidRPr="00E9626F">
              <w:rPr>
                <w:rFonts w:eastAsia="Arial Unicode MS" w:cs="Arial"/>
                <w:szCs w:val="18"/>
                <w:lang w:eastAsia="ar-SA"/>
              </w:rPr>
              <w:t>.0</w:t>
            </w:r>
            <w:r w:rsidR="00285236" w:rsidRPr="00E9626F">
              <w:rPr>
                <w:rFonts w:eastAsia="Arial Unicode MS" w:cs="Arial"/>
                <w:szCs w:val="18"/>
                <w:lang w:eastAsia="ar-SA"/>
              </w:rPr>
              <w:t>.0</w:t>
            </w:r>
          </w:p>
          <w:p w14:paraId="7D3304AA" w14:textId="77777777" w:rsidR="004070E3" w:rsidRPr="00E9626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26F">
              <w:rPr>
                <w:rFonts w:eastAsia="Arial Unicode MS" w:cs="Arial"/>
                <w:szCs w:val="18"/>
                <w:lang w:eastAsia="ar-SA"/>
              </w:rPr>
              <w:t>Target completion date: SA#74 (12/2016)</w:t>
            </w:r>
          </w:p>
          <w:p w14:paraId="2946F2C2" w14:textId="2AA2E8D2" w:rsidR="004070E3" w:rsidRPr="00E9626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26F"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636B9A" w:rsidRPr="00E9626F">
              <w:rPr>
                <w:rFonts w:eastAsia="Arial Unicode MS" w:cs="Arial"/>
                <w:szCs w:val="18"/>
                <w:lang w:eastAsia="ar-SA"/>
              </w:rPr>
              <w:t>-% (95% as of SA1#76, Nov.’16)</w:t>
            </w:r>
          </w:p>
          <w:p w14:paraId="048DCEFA" w14:textId="77777777" w:rsidR="004070E3" w:rsidRPr="00E9626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4F49F13C" w14:textId="3DA63AF4" w:rsidR="00636B9A" w:rsidRPr="00E9626F" w:rsidRDefault="00636B9A" w:rsidP="00636B9A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9626F">
              <w:rPr>
                <w:rFonts w:eastAsia="Arial Unicode MS" w:cs="Arial"/>
                <w:b/>
                <w:szCs w:val="18"/>
                <w:lang w:eastAsia="ar-SA"/>
              </w:rPr>
              <w:t>Work status prior to this meeting (Normative Work): N/A (This is new WID at this meeting)</w:t>
            </w:r>
          </w:p>
          <w:p w14:paraId="62B86F46" w14:textId="22A3686D" w:rsidR="00636B9A" w:rsidRPr="00E9626F" w:rsidRDefault="00636B9A" w:rsidP="00636B9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26F">
              <w:rPr>
                <w:rFonts w:eastAsia="Arial Unicode MS" w:cs="Arial"/>
                <w:szCs w:val="18"/>
                <w:lang w:eastAsia="ar-SA"/>
              </w:rPr>
              <w:t xml:space="preserve">Latest version: N/A (TS 22.tbd) </w:t>
            </w:r>
            <w:bookmarkStart w:id="5" w:name="_GoBack"/>
            <w:bookmarkEnd w:id="5"/>
          </w:p>
          <w:p w14:paraId="5891C085" w14:textId="7A0D25DD" w:rsidR="00636B9A" w:rsidRPr="00E9626F" w:rsidRDefault="00636B9A" w:rsidP="00636B9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26F">
              <w:rPr>
                <w:rFonts w:eastAsia="Arial Unicode MS" w:cs="Arial"/>
                <w:szCs w:val="18"/>
                <w:lang w:eastAsia="ar-SA"/>
              </w:rPr>
              <w:t>Target completion date: SA#75 (03/2017) based on WID proposal (subject to change</w:t>
            </w:r>
            <w:r w:rsidR="008D6244" w:rsidRPr="00E9626F">
              <w:rPr>
                <w:rFonts w:eastAsia="Arial Unicode MS" w:cs="Arial"/>
                <w:szCs w:val="18"/>
                <w:lang w:eastAsia="ar-SA"/>
              </w:rPr>
              <w:t>s</w:t>
            </w:r>
            <w:r w:rsidRPr="00E9626F">
              <w:rPr>
                <w:rFonts w:eastAsia="Arial Unicode MS" w:cs="Arial"/>
                <w:szCs w:val="18"/>
                <w:lang w:eastAsia="ar-SA"/>
              </w:rPr>
              <w:t xml:space="preserve"> upon SA1’s agreement)</w:t>
            </w:r>
          </w:p>
          <w:p w14:paraId="21DBBFD7" w14:textId="77777777" w:rsidR="00636B9A" w:rsidRPr="004070E3" w:rsidRDefault="00636B9A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E7481" w:rsidRPr="00C9708F" w14:paraId="53CC77A9" w14:textId="77777777" w:rsidTr="00B80461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07F9D" w14:textId="37532274" w:rsidR="00DE7481" w:rsidRPr="00C9708F" w:rsidRDefault="00636B9A" w:rsidP="00636B9A">
            <w:pPr>
              <w:pStyle w:val="Heading5"/>
              <w:rPr>
                <w:rFonts w:cs="Arial"/>
                <w:b w:val="0"/>
              </w:rPr>
            </w:pPr>
            <w:proofErr w:type="gramStart"/>
            <w:r>
              <w:rPr>
                <w:rFonts w:cs="Arial"/>
              </w:rPr>
              <w:t>e</w:t>
            </w:r>
            <w:r w:rsidR="000E1F98">
              <w:rPr>
                <w:rFonts w:cs="Arial"/>
              </w:rPr>
              <w:t>V2X</w:t>
            </w:r>
            <w:proofErr w:type="gramEnd"/>
            <w:r w:rsidR="000E1F98">
              <w:rPr>
                <w:rFonts w:cs="Arial"/>
              </w:rPr>
              <w:t xml:space="preserve"> Normative work</w:t>
            </w:r>
          </w:p>
        </w:tc>
      </w:tr>
      <w:tr w:rsidR="00636B9A" w:rsidRPr="00C529BD" w14:paraId="64F0ED8B" w14:textId="77777777" w:rsidTr="005E509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909F7" w14:textId="77777777" w:rsidR="00636B9A" w:rsidRPr="00B80461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6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03095" w14:textId="711F4DD8" w:rsidR="00636B9A" w:rsidRPr="00B80461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636B9A" w:rsidRPr="00B80461">
                <w:rPr>
                  <w:rStyle w:val="Hyperlink"/>
                  <w:rFonts w:cs="Arial"/>
                  <w:color w:val="auto"/>
                </w:rPr>
                <w:t>S1-171009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49487" w14:textId="77777777" w:rsidR="00636B9A" w:rsidRPr="00B80461" w:rsidRDefault="00636B9A" w:rsidP="006625FC">
            <w:pPr>
              <w:snapToGrid w:val="0"/>
              <w:spacing w:after="0" w:line="240" w:lineRule="auto"/>
            </w:pPr>
            <w:r w:rsidRPr="00B80461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2D50F" w14:textId="77777777" w:rsidR="00636B9A" w:rsidRPr="00B80461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B80461">
              <w:rPr>
                <w:rFonts w:cs="Arial"/>
                <w:bCs/>
              </w:rPr>
              <w:t>New WID on Enhancement of 3GPP support for V2X 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48E5E" w14:textId="75F45ABC" w:rsidR="00636B9A" w:rsidRPr="00B80461" w:rsidRDefault="00B80461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61">
              <w:rPr>
                <w:rFonts w:eastAsia="Times New Roman" w:cs="Arial"/>
                <w:szCs w:val="18"/>
                <w:lang w:eastAsia="ar-SA"/>
              </w:rPr>
              <w:t>Revised to S1-171240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697F8" w14:textId="77777777" w:rsidR="00636B9A" w:rsidRPr="00B80461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80461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B80461" w:rsidRPr="00C529BD" w14:paraId="170A3EA1" w14:textId="77777777" w:rsidTr="005E509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DE9B4" w14:textId="442BD490" w:rsidR="00B80461" w:rsidRPr="005E509F" w:rsidRDefault="00B80461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B7409" w14:textId="196FCE37" w:rsidR="00B80461" w:rsidRPr="005E509F" w:rsidRDefault="00C5242F" w:rsidP="006625FC">
            <w:pPr>
              <w:snapToGrid w:val="0"/>
              <w:spacing w:after="0" w:line="240" w:lineRule="auto"/>
            </w:pPr>
            <w:hyperlink r:id="rId10" w:history="1">
              <w:r w:rsidR="00B80461" w:rsidRPr="005E509F">
                <w:rPr>
                  <w:rStyle w:val="Hyperlink"/>
                  <w:rFonts w:cs="Arial"/>
                  <w:color w:val="auto"/>
                </w:rPr>
                <w:t>S1-171240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F4858" w14:textId="59BA931F" w:rsidR="00B80461" w:rsidRPr="005E509F" w:rsidRDefault="00B80461" w:rsidP="006625FC">
            <w:pPr>
              <w:snapToGrid w:val="0"/>
              <w:spacing w:after="0" w:line="240" w:lineRule="auto"/>
            </w:pPr>
            <w:r w:rsidRPr="005E509F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75851" w14:textId="65AAFF20" w:rsidR="00B80461" w:rsidRPr="005E509F" w:rsidRDefault="00B80461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5E509F">
              <w:rPr>
                <w:rFonts w:cs="Arial"/>
                <w:bCs/>
              </w:rPr>
              <w:t>New WID on Enhancement of 3GPP support for V2X 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4217A" w14:textId="1F190701" w:rsidR="00B80461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Revised to S1-171300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71D27" w14:textId="3EAA5FC3" w:rsidR="00B80461" w:rsidRPr="005E509F" w:rsidRDefault="00B80461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5B84F725" w14:textId="60866CC1" w:rsidR="00B80461" w:rsidRPr="005E509F" w:rsidRDefault="00B80461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szCs w:val="18"/>
                <w:lang w:val="en-US" w:eastAsia="ar-SA"/>
              </w:rPr>
              <w:t>Revision of S1-171009.</w:t>
            </w:r>
          </w:p>
        </w:tc>
      </w:tr>
      <w:tr w:rsidR="005E509F" w:rsidRPr="00C529BD" w14:paraId="2C36CEFF" w14:textId="77777777" w:rsidTr="005E509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B593CC" w14:textId="3E3E89EE" w:rsidR="005E509F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F3D859" w14:textId="378149AB" w:rsidR="005E509F" w:rsidRPr="005E509F" w:rsidRDefault="00C5242F" w:rsidP="006625FC">
            <w:pPr>
              <w:snapToGrid w:val="0"/>
              <w:spacing w:after="0" w:line="240" w:lineRule="auto"/>
            </w:pPr>
            <w:hyperlink r:id="rId11" w:history="1">
              <w:r w:rsidR="005E509F" w:rsidRPr="005E509F">
                <w:rPr>
                  <w:rStyle w:val="Hyperlink"/>
                  <w:rFonts w:cs="Arial"/>
                  <w:color w:val="auto"/>
                </w:rPr>
                <w:t>S1-171300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BF7CA3" w14:textId="6DDF425F" w:rsidR="005E509F" w:rsidRPr="005E509F" w:rsidRDefault="005E509F" w:rsidP="006625FC">
            <w:pPr>
              <w:snapToGrid w:val="0"/>
              <w:spacing w:after="0" w:line="240" w:lineRule="auto"/>
            </w:pPr>
            <w:r w:rsidRPr="005E509F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1D5CCB" w14:textId="290232F8" w:rsidR="005E509F" w:rsidRPr="005E509F" w:rsidRDefault="005E509F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5E509F">
              <w:rPr>
                <w:rFonts w:cs="Arial"/>
                <w:bCs/>
              </w:rPr>
              <w:t>New WID on Enhancement of 3GPP support for V2X 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7DC106" w14:textId="03A15589" w:rsidR="005E509F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805D75" w14:textId="77777777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6FE82825" w14:textId="138E35D6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i/>
                <w:szCs w:val="18"/>
                <w:lang w:val="en-US" w:eastAsia="ar-SA"/>
              </w:rPr>
              <w:t>Revision of S1-171009.</w:t>
            </w:r>
          </w:p>
          <w:p w14:paraId="45183167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szCs w:val="18"/>
                <w:lang w:val="en-US" w:eastAsia="ar-SA"/>
              </w:rPr>
              <w:t>Revision of S1-171240.</w:t>
            </w:r>
          </w:p>
          <w:p w14:paraId="54641C5E" w14:textId="77777777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067B9F64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0962BE9A" w14:textId="4F9E7700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5E509F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636B9A" w:rsidRPr="00C529BD" w14:paraId="61EEF004" w14:textId="77777777" w:rsidTr="00A92AA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D5CF48" w14:textId="77777777" w:rsidR="00636B9A" w:rsidRPr="005E509F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7DB234" w14:textId="5F4E30A2" w:rsidR="00636B9A" w:rsidRPr="005E509F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636B9A" w:rsidRPr="005E509F">
                <w:rPr>
                  <w:rStyle w:val="Hyperlink"/>
                  <w:rFonts w:cs="Arial"/>
                  <w:color w:val="auto"/>
                </w:rPr>
                <w:t>S1-171010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2A65CE" w14:textId="77777777" w:rsidR="00636B9A" w:rsidRPr="005E509F" w:rsidRDefault="00636B9A" w:rsidP="006625FC">
            <w:pPr>
              <w:snapToGrid w:val="0"/>
              <w:spacing w:after="0" w:line="240" w:lineRule="auto"/>
            </w:pPr>
            <w:r w:rsidRPr="005E509F"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9085C6" w14:textId="77777777" w:rsidR="00636B9A" w:rsidRPr="005E509F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5E509F">
              <w:rPr>
                <w:rFonts w:cs="Arial"/>
                <w:bCs/>
              </w:rPr>
              <w:t xml:space="preserve">TS Skeleton: </w:t>
            </w:r>
            <w:r w:rsidRPr="005E509F">
              <w:rPr>
                <w:rFonts w:hint="eastAsia"/>
                <w:lang w:eastAsia="ko-KR"/>
              </w:rPr>
              <w:t xml:space="preserve">Enhancement of 3GPP Support for V2X </w:t>
            </w:r>
            <w:r w:rsidRPr="005E509F">
              <w:rPr>
                <w:lang w:eastAsia="ko-KR"/>
              </w:rPr>
              <w:t>Scenarios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68D307" w14:textId="2E71F4FB" w:rsidR="00636B9A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BE287B" w14:textId="77777777" w:rsidR="005E509F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  <w:p w14:paraId="17CAFE00" w14:textId="77777777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2156DE2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43745BB4" w14:textId="6B2563AC" w:rsidR="00636B9A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5E509F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636B9A" w:rsidRPr="00C529BD" w14:paraId="0C63A4FE" w14:textId="77777777" w:rsidTr="00C0550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AAB50" w14:textId="77777777" w:rsidR="00636B9A" w:rsidRPr="00A92AAC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2A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AD814" w14:textId="6A287A3F" w:rsidR="00636B9A" w:rsidRPr="00A92AAC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636B9A" w:rsidRPr="00A92AAC">
                <w:rPr>
                  <w:rStyle w:val="Hyperlink"/>
                  <w:rFonts w:cs="Arial"/>
                  <w:color w:val="auto"/>
                </w:rPr>
                <w:t>S1-171011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0640F" w14:textId="77777777" w:rsidR="00636B9A" w:rsidRPr="00A92AAC" w:rsidRDefault="00636B9A" w:rsidP="006625FC">
            <w:pPr>
              <w:snapToGrid w:val="0"/>
              <w:spacing w:after="0" w:line="240" w:lineRule="auto"/>
            </w:pPr>
            <w:r w:rsidRPr="00A92AAC">
              <w:rPr>
                <w:rFonts w:eastAsia="SimSun"/>
                <w:lang w:eastAsia="en-GB"/>
              </w:rPr>
              <w:t>LG Electronics</w:t>
            </w:r>
            <w:r w:rsidRPr="00A92AAC">
              <w:rPr>
                <w:rFonts w:eastAsia="맑은 고딕" w:hint="eastAsia"/>
                <w:lang w:eastAsia="ko-KR"/>
              </w:rPr>
              <w:t xml:space="preserve">, </w:t>
            </w:r>
            <w:r w:rsidRPr="00A92AAC">
              <w:rPr>
                <w:rFonts w:eastAsia="맑은 고딕"/>
                <w:lang w:eastAsia="ko-KR"/>
              </w:rPr>
              <w:t xml:space="preserve">Huawei, </w:t>
            </w:r>
            <w:r w:rsidRPr="00A92AAC">
              <w:rPr>
                <w:rFonts w:eastAsia="맑은 고딕" w:hint="eastAsia"/>
                <w:lang w:eastAsia="ko-KR"/>
              </w:rPr>
              <w:t>Ericsson</w:t>
            </w:r>
            <w:r w:rsidRPr="00A92AAC">
              <w:rPr>
                <w:rFonts w:eastAsia="맑은 고딕"/>
                <w:lang w:eastAsia="ko-KR"/>
              </w:rPr>
              <w:t xml:space="preserve">, </w:t>
            </w:r>
            <w:proofErr w:type="spellStart"/>
            <w:r w:rsidRPr="00A92AAC">
              <w:rPr>
                <w:rFonts w:eastAsia="맑은 고딕"/>
                <w:lang w:eastAsia="ko-KR"/>
              </w:rPr>
              <w:t>Fraunhofer</w:t>
            </w:r>
            <w:proofErr w:type="spellEnd"/>
            <w:r w:rsidRPr="00A92AAC">
              <w:rPr>
                <w:rFonts w:eastAsia="맑은 고딕"/>
                <w:lang w:eastAsia="ko-KR"/>
              </w:rPr>
              <w:t xml:space="preserve">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B89C2" w14:textId="77777777" w:rsidR="00636B9A" w:rsidRPr="00A92AAC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A92AAC">
              <w:rPr>
                <w:rFonts w:eastAsia="맑은 고딕" w:hint="eastAsia"/>
                <w:lang w:eastAsia="ko-KR"/>
              </w:rPr>
              <w:t>Overview section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0D07C" w14:textId="32A84F74" w:rsidR="00636B9A" w:rsidRPr="00A92AAC" w:rsidRDefault="00A92AA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2AAC">
              <w:rPr>
                <w:rFonts w:eastAsia="Times New Roman" w:cs="Arial"/>
                <w:szCs w:val="18"/>
                <w:lang w:eastAsia="ar-SA"/>
              </w:rPr>
              <w:t>Revised to S1-171301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B0C4C" w14:textId="77777777" w:rsidR="00636B9A" w:rsidRPr="00A92AAC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2AAC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A92AAC" w:rsidRPr="00C529BD" w14:paraId="1ADF43AC" w14:textId="77777777" w:rsidTr="00C0550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CFCF6D" w14:textId="0689D576" w:rsidR="00A92AAC" w:rsidRPr="00C05503" w:rsidRDefault="00A92AA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550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553435" w14:textId="7AD4F46B" w:rsidR="00A92AAC" w:rsidRPr="00C05503" w:rsidRDefault="00C5242F" w:rsidP="006625FC">
            <w:pPr>
              <w:snapToGrid w:val="0"/>
              <w:spacing w:after="0" w:line="240" w:lineRule="auto"/>
            </w:pPr>
            <w:hyperlink r:id="rId14" w:history="1">
              <w:r w:rsidR="00A92AAC" w:rsidRPr="00C05503">
                <w:rPr>
                  <w:rStyle w:val="Hyperlink"/>
                  <w:rFonts w:cs="Arial"/>
                  <w:color w:val="auto"/>
                </w:rPr>
                <w:t>S1-171301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C0A429" w14:textId="182C4752" w:rsidR="00A92AAC" w:rsidRPr="00C05503" w:rsidRDefault="00A92AAC" w:rsidP="006625F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05503">
              <w:rPr>
                <w:rFonts w:eastAsia="SimSun"/>
                <w:lang w:eastAsia="en-GB"/>
              </w:rPr>
              <w:t xml:space="preserve">LG Electronics, Huawei, Ericsson, </w:t>
            </w:r>
            <w:proofErr w:type="spellStart"/>
            <w:r w:rsidRPr="00C05503">
              <w:rPr>
                <w:rFonts w:eastAsia="SimSun"/>
                <w:lang w:eastAsia="en-GB"/>
              </w:rPr>
              <w:t>Fraunhofer</w:t>
            </w:r>
            <w:proofErr w:type="spellEnd"/>
            <w:r w:rsidRPr="00C05503">
              <w:rPr>
                <w:rFonts w:eastAsia="SimSun"/>
                <w:lang w:eastAsia="en-GB"/>
              </w:rPr>
              <w:t xml:space="preserve">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666746" w14:textId="75B8C305" w:rsidR="00A92AAC" w:rsidRPr="00C05503" w:rsidRDefault="00A92AAC" w:rsidP="006625FC">
            <w:pPr>
              <w:snapToGrid w:val="0"/>
              <w:spacing w:after="0" w:line="240" w:lineRule="auto"/>
              <w:rPr>
                <w:rFonts w:eastAsia="맑은 고딕"/>
                <w:lang w:eastAsia="ko-KR"/>
              </w:rPr>
            </w:pPr>
            <w:r w:rsidRPr="00C05503">
              <w:rPr>
                <w:rFonts w:eastAsia="맑은 고딕"/>
                <w:lang w:eastAsia="ko-KR"/>
              </w:rPr>
              <w:t>Overview section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94D2FB" w14:textId="2C4CD18D" w:rsidR="00A92AAC" w:rsidRPr="00C05503" w:rsidRDefault="00C05503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50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AA5E55" w14:textId="233E0366" w:rsidR="00A92AAC" w:rsidRPr="00C05503" w:rsidRDefault="00A92AAC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C05503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6EBC85B1" w14:textId="77777777" w:rsidR="00C05503" w:rsidRDefault="00A92AAC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C05503">
              <w:rPr>
                <w:rFonts w:eastAsia="Arial Unicode MS" w:cs="Arial"/>
                <w:szCs w:val="18"/>
                <w:lang w:val="en-US" w:eastAsia="ar-SA"/>
              </w:rPr>
              <w:t>Revision of S1-171011.</w:t>
            </w:r>
          </w:p>
          <w:p w14:paraId="2CAA3A42" w14:textId="77777777" w:rsidR="00C05503" w:rsidRPr="00C05503" w:rsidRDefault="00C05503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527B6A33" w14:textId="77777777" w:rsidR="00C05503" w:rsidRDefault="00C05503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76EA5E6" w14:textId="63A5FA98" w:rsidR="00A92AAC" w:rsidRPr="00C05503" w:rsidRDefault="00C05503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C05503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636B9A" w:rsidRPr="00C529BD" w14:paraId="666446FF" w14:textId="77777777" w:rsidTr="005E509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D4E88" w14:textId="77777777" w:rsidR="00636B9A" w:rsidRPr="005E509F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509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AA255" w14:textId="4A03A1A8" w:rsidR="00636B9A" w:rsidRPr="005E509F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636B9A" w:rsidRPr="005E509F">
                <w:rPr>
                  <w:rStyle w:val="Hyperlink"/>
                  <w:rFonts w:cs="Arial"/>
                  <w:color w:val="auto"/>
                </w:rPr>
                <w:t>S1-171012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25213" w14:textId="5440356B" w:rsidR="00636B9A" w:rsidRPr="005E509F" w:rsidRDefault="00636B9A" w:rsidP="00147384">
            <w:pPr>
              <w:snapToGrid w:val="0"/>
              <w:spacing w:after="0" w:line="240" w:lineRule="auto"/>
            </w:pPr>
            <w:r w:rsidRPr="005E509F">
              <w:rPr>
                <w:rFonts w:eastAsia="SimSun"/>
                <w:lang w:eastAsia="en-GB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36968" w14:textId="77777777" w:rsidR="00636B9A" w:rsidRPr="005E509F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5E509F">
              <w:rPr>
                <w:rFonts w:eastAsia="맑은 고딕" w:hint="eastAsia"/>
                <w:lang w:eastAsia="ko-KR"/>
              </w:rPr>
              <w:t>References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FB811" w14:textId="3468E3B3" w:rsidR="00636B9A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Revised to S1-171299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50C43" w14:textId="77777777" w:rsidR="00636B9A" w:rsidRPr="005E509F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5E509F" w:rsidRPr="00C529BD" w14:paraId="071815BD" w14:textId="77777777" w:rsidTr="00E52E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42B3CC" w14:textId="3491ACAE" w:rsidR="005E509F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509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F84325" w14:textId="1B125FA1" w:rsidR="005E509F" w:rsidRPr="005E509F" w:rsidRDefault="00C5242F" w:rsidP="006625FC">
            <w:pPr>
              <w:snapToGrid w:val="0"/>
              <w:spacing w:after="0" w:line="240" w:lineRule="auto"/>
            </w:pPr>
            <w:hyperlink r:id="rId16" w:history="1">
              <w:r w:rsidR="005E509F" w:rsidRPr="005E509F">
                <w:rPr>
                  <w:rStyle w:val="Hyperlink"/>
                  <w:rFonts w:cs="Arial"/>
                  <w:color w:val="auto"/>
                </w:rPr>
                <w:t>S1-171299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34B876" w14:textId="1582ED2A" w:rsidR="005E509F" w:rsidRPr="005E509F" w:rsidRDefault="005E509F" w:rsidP="0014738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509F">
              <w:rPr>
                <w:rFonts w:eastAsia="SimSun"/>
                <w:lang w:eastAsia="en-GB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954E6D" w14:textId="5AD11E53" w:rsidR="005E509F" w:rsidRPr="005E509F" w:rsidRDefault="005E509F" w:rsidP="006625FC">
            <w:pPr>
              <w:snapToGrid w:val="0"/>
              <w:spacing w:after="0" w:line="240" w:lineRule="auto"/>
              <w:rPr>
                <w:rFonts w:eastAsia="맑은 고딕"/>
                <w:lang w:eastAsia="ko-KR"/>
              </w:rPr>
            </w:pPr>
            <w:r w:rsidRPr="005E509F">
              <w:rPr>
                <w:rFonts w:eastAsia="맑은 고딕"/>
                <w:lang w:eastAsia="ko-KR"/>
              </w:rPr>
              <w:t>References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EE70FA" w14:textId="70D3AE55" w:rsidR="005E509F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F12998" w14:textId="16C06E5E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75497C90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szCs w:val="18"/>
                <w:lang w:val="en-US" w:eastAsia="ar-SA"/>
              </w:rPr>
              <w:t>Revision of S1-171012.</w:t>
            </w:r>
          </w:p>
          <w:p w14:paraId="71FB2FBD" w14:textId="77777777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1895EB82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3600BAF4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lastRenderedPageBreak/>
              <w:t>N</w:t>
            </w:r>
            <w:r w:rsidRPr="005E509F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  <w:p w14:paraId="6E712EAA" w14:textId="5510F2F6" w:rsidR="001859D6" w:rsidRPr="005E509F" w:rsidRDefault="001859D6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Note: TS 22.185 to be added</w:t>
            </w:r>
          </w:p>
        </w:tc>
      </w:tr>
      <w:tr w:rsidR="00636B9A" w:rsidRPr="00E52E09" w14:paraId="538A1B2E" w14:textId="77777777" w:rsidTr="00E52E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48A9E" w14:textId="77777777" w:rsidR="00636B9A" w:rsidRPr="00E52E09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2E0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468B0B" w14:textId="36973E33" w:rsidR="00636B9A" w:rsidRPr="00E52E09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636B9A" w:rsidRPr="00E52E09">
                <w:rPr>
                  <w:rStyle w:val="Hyperlink"/>
                  <w:rFonts w:cs="Arial"/>
                  <w:color w:val="auto"/>
                </w:rPr>
                <w:t>S1-171013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0EEF3" w14:textId="567EEA52" w:rsidR="00636B9A" w:rsidRPr="00E52E09" w:rsidRDefault="00636B9A" w:rsidP="00147384">
            <w:pPr>
              <w:snapToGrid w:val="0"/>
              <w:spacing w:after="0" w:line="240" w:lineRule="auto"/>
            </w:pPr>
            <w:r w:rsidRPr="00E52E09">
              <w:rPr>
                <w:rFonts w:eastAsia="SimSun"/>
                <w:lang w:eastAsia="en-GB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BC4D5" w14:textId="77777777" w:rsidR="00636B9A" w:rsidRPr="00E52E09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E52E09">
              <w:rPr>
                <w:rFonts w:eastAsia="맑은 고딕" w:hint="eastAsia"/>
                <w:lang w:eastAsia="ko-KR"/>
              </w:rPr>
              <w:t>Definition and terminology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AF013" w14:textId="5824128C" w:rsidR="00636B9A" w:rsidRPr="00E52E09" w:rsidRDefault="00E52E09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E09">
              <w:rPr>
                <w:rFonts w:eastAsia="Times New Roman" w:cs="Arial"/>
                <w:szCs w:val="18"/>
                <w:lang w:eastAsia="ar-SA"/>
              </w:rPr>
              <w:t>Revised to S1-171308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F9A8C" w14:textId="77777777" w:rsidR="00636B9A" w:rsidRPr="00E52E09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2E09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  <w:p w14:paraId="3A58AAD3" w14:textId="77777777" w:rsidR="00E52E09" w:rsidRPr="00E52E09" w:rsidRDefault="00E52E09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008FACB" w14:textId="358135E2" w:rsidR="00E52E09" w:rsidRPr="00E52E09" w:rsidRDefault="00E52E09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2E09">
              <w:rPr>
                <w:rFonts w:eastAsia="Arial Unicode MS" w:cs="Arial"/>
                <w:szCs w:val="18"/>
                <w:lang w:val="en-US" w:eastAsia="ar-SA"/>
              </w:rPr>
              <w:t xml:space="preserve">Reliability, end-to-end latency in definitions; keep only RSU, </w:t>
            </w:r>
            <w:proofErr w:type="spellStart"/>
            <w:r w:rsidRPr="00E52E09">
              <w:rPr>
                <w:rFonts w:eastAsia="Arial Unicode MS" w:cs="Arial"/>
                <w:szCs w:val="18"/>
                <w:lang w:val="en-US" w:eastAsia="ar-SA"/>
              </w:rPr>
              <w:t>LoA</w:t>
            </w:r>
            <w:proofErr w:type="spellEnd"/>
            <w:r w:rsidRPr="00E52E09">
              <w:rPr>
                <w:rFonts w:eastAsia="Arial Unicode MS" w:cs="Arial"/>
                <w:szCs w:val="18"/>
                <w:lang w:val="en-US" w:eastAsia="ar-SA"/>
              </w:rPr>
              <w:t xml:space="preserve"> in Abbreviation;</w:t>
            </w:r>
          </w:p>
        </w:tc>
      </w:tr>
      <w:tr w:rsidR="00E52E09" w:rsidRPr="00E52E09" w14:paraId="161BA02A" w14:textId="77777777" w:rsidTr="00E52E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CD17" w14:textId="3AE21213" w:rsidR="00E52E09" w:rsidRPr="00E52E09" w:rsidRDefault="00E52E09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2E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AA13" w14:textId="61ACD0DE" w:rsidR="00E52E09" w:rsidRPr="00E52E09" w:rsidRDefault="00C5242F" w:rsidP="006625FC">
            <w:pPr>
              <w:snapToGrid w:val="0"/>
              <w:spacing w:after="0" w:line="240" w:lineRule="auto"/>
            </w:pPr>
            <w:hyperlink r:id="rId18" w:history="1">
              <w:r w:rsidR="00E52E09" w:rsidRPr="00E52E09">
                <w:rPr>
                  <w:rStyle w:val="Hyperlink"/>
                  <w:rFonts w:cs="Arial"/>
                  <w:color w:val="auto"/>
                </w:rPr>
                <w:t>S1-171308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4FA7" w14:textId="667F4258" w:rsidR="00E52E09" w:rsidRPr="00E52E09" w:rsidRDefault="00E52E09" w:rsidP="0014738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52E09">
              <w:rPr>
                <w:rFonts w:eastAsia="SimSun"/>
                <w:lang w:eastAsia="en-GB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8EB7" w14:textId="3B21060E" w:rsidR="00E52E09" w:rsidRPr="00E52E09" w:rsidRDefault="00E52E09" w:rsidP="006625FC">
            <w:pPr>
              <w:snapToGrid w:val="0"/>
              <w:spacing w:after="0" w:line="240" w:lineRule="auto"/>
              <w:rPr>
                <w:rFonts w:eastAsia="맑은 고딕"/>
                <w:lang w:eastAsia="ko-KR"/>
              </w:rPr>
            </w:pPr>
            <w:r w:rsidRPr="00E52E09">
              <w:rPr>
                <w:rFonts w:eastAsia="맑은 고딕"/>
                <w:lang w:eastAsia="ko-KR"/>
              </w:rPr>
              <w:t>Definition and terminology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BC2D" w14:textId="77777777" w:rsidR="00E52E09" w:rsidRPr="00E52E09" w:rsidRDefault="00E52E09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BF24" w14:textId="77777777" w:rsidR="00E52E09" w:rsidRPr="00E52E09" w:rsidRDefault="00E52E09" w:rsidP="006625FC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E52E09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6DDEA2AA" w14:textId="77777777" w:rsidR="00E52E09" w:rsidRPr="00E52E09" w:rsidRDefault="00E52E09" w:rsidP="006625FC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</w:p>
          <w:p w14:paraId="539D6782" w14:textId="111344C1" w:rsidR="00E52E09" w:rsidRDefault="00E52E09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2E09">
              <w:rPr>
                <w:rFonts w:eastAsia="Arial Unicode MS" w:cs="Arial"/>
                <w:i/>
                <w:szCs w:val="18"/>
                <w:lang w:val="en-US" w:eastAsia="ar-SA"/>
              </w:rPr>
              <w:t xml:space="preserve">Reliability, end-to-end latency in definitions; keep only RSU, </w:t>
            </w:r>
            <w:proofErr w:type="spellStart"/>
            <w:r w:rsidRPr="00E52E09">
              <w:rPr>
                <w:rFonts w:eastAsia="Arial Unicode MS" w:cs="Arial"/>
                <w:i/>
                <w:szCs w:val="18"/>
                <w:lang w:val="en-US" w:eastAsia="ar-SA"/>
              </w:rPr>
              <w:t>LoA</w:t>
            </w:r>
            <w:proofErr w:type="spellEnd"/>
            <w:r w:rsidRPr="00E52E09">
              <w:rPr>
                <w:rFonts w:eastAsia="Arial Unicode MS" w:cs="Arial"/>
                <w:i/>
                <w:szCs w:val="18"/>
                <w:lang w:val="en-US" w:eastAsia="ar-SA"/>
              </w:rPr>
              <w:t xml:space="preserve"> in Abbreviation;</w:t>
            </w:r>
          </w:p>
          <w:p w14:paraId="19DEDEF2" w14:textId="0DDC3301" w:rsidR="00E52E09" w:rsidRPr="00E52E09" w:rsidRDefault="00E52E09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2E09">
              <w:rPr>
                <w:rFonts w:eastAsia="Arial Unicode MS" w:cs="Arial"/>
                <w:szCs w:val="18"/>
                <w:lang w:val="en-US" w:eastAsia="ar-SA"/>
              </w:rPr>
              <w:t>Revision of S1-171013.</w:t>
            </w:r>
          </w:p>
        </w:tc>
      </w:tr>
      <w:tr w:rsidR="00636B9A" w:rsidRPr="00C529BD" w14:paraId="3C1F8A42" w14:textId="77777777" w:rsidTr="00D15C5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41A0F4" w14:textId="77777777" w:rsidR="00636B9A" w:rsidRPr="005E509F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509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C8AA67" w14:textId="13A27E1B" w:rsidR="00636B9A" w:rsidRPr="005E509F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636B9A" w:rsidRPr="005E509F">
                <w:rPr>
                  <w:rStyle w:val="Hyperlink"/>
                  <w:rFonts w:cs="Arial"/>
                  <w:color w:val="auto"/>
                </w:rPr>
                <w:t>S1-171017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3DEB56" w14:textId="77777777" w:rsidR="00636B9A" w:rsidRPr="005E509F" w:rsidRDefault="00636B9A" w:rsidP="006625FC">
            <w:pPr>
              <w:snapToGrid w:val="0"/>
              <w:spacing w:after="0" w:line="240" w:lineRule="auto"/>
            </w:pPr>
            <w:r w:rsidRPr="005E509F">
              <w:rPr>
                <w:rFonts w:eastAsia="맑은 고딕"/>
                <w:lang w:eastAsia="ko-KR"/>
              </w:rPr>
              <w:t>Huawei, LG Electronics, Ericsson, Nokia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7A2BBD" w14:textId="77777777" w:rsidR="00636B9A" w:rsidRPr="005E509F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5E509F">
              <w:rPr>
                <w:rFonts w:eastAsia="SimSun"/>
                <w:lang w:eastAsia="en-GB"/>
              </w:rPr>
              <w:t xml:space="preserve">Scope </w:t>
            </w:r>
            <w:r w:rsidRPr="005E509F">
              <w:rPr>
                <w:rFonts w:eastAsia="맑은 고딕" w:hint="eastAsia"/>
                <w:lang w:eastAsia="ko-KR"/>
              </w:rPr>
              <w:t>section for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ECE846" w14:textId="504D6B00" w:rsidR="00636B9A" w:rsidRPr="005E509F" w:rsidRDefault="005E509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509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0436BA" w14:textId="77777777" w:rsidR="005E509F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509F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  <w:p w14:paraId="06C90EF4" w14:textId="77777777" w:rsidR="005E509F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0426A135" w14:textId="77777777" w:rsid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7978D95" w14:textId="59032C38" w:rsidR="00636B9A" w:rsidRPr="005E509F" w:rsidRDefault="005E509F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5E509F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636B9A" w:rsidRPr="00C529BD" w14:paraId="47214E88" w14:textId="77777777" w:rsidTr="00D15C5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7ECDB" w14:textId="77777777" w:rsidR="00636B9A" w:rsidRPr="00D15C57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15C5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65018" w14:textId="12FCE9A9" w:rsidR="00636B9A" w:rsidRPr="00D15C57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636B9A" w:rsidRPr="00D15C57">
                <w:rPr>
                  <w:rStyle w:val="Hyperlink"/>
                  <w:rFonts w:cs="Arial"/>
                  <w:color w:val="auto"/>
                </w:rPr>
                <w:t>S1-171020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B8DF3" w14:textId="77777777" w:rsidR="00636B9A" w:rsidRPr="00D15C57" w:rsidRDefault="00636B9A" w:rsidP="006625FC">
            <w:pPr>
              <w:snapToGrid w:val="0"/>
              <w:spacing w:after="0" w:line="240" w:lineRule="auto"/>
            </w:pPr>
            <w:r w:rsidRPr="00D15C57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165F7" w14:textId="77777777" w:rsidR="00636B9A" w:rsidRPr="00D15C57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D15C57">
              <w:rPr>
                <w:rFonts w:cs="Arial"/>
                <w:bCs/>
              </w:rPr>
              <w:t>eV2X Normative Requirements for General Aspect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18188" w14:textId="1008E0EC" w:rsidR="00636B9A" w:rsidRPr="00D15C57" w:rsidRDefault="00D15C57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C57">
              <w:rPr>
                <w:rFonts w:eastAsia="Times New Roman" w:cs="Arial"/>
                <w:szCs w:val="18"/>
                <w:lang w:eastAsia="ar-SA"/>
              </w:rPr>
              <w:t>Revised to S1-171302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31F37" w14:textId="77777777" w:rsidR="00636B9A" w:rsidRPr="00D15C57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15C57" w:rsidRPr="00C529BD" w14:paraId="0088C514" w14:textId="77777777" w:rsidTr="00D15C5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142D" w14:textId="10DC7905" w:rsidR="00D15C57" w:rsidRPr="00D15C57" w:rsidRDefault="00D15C57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15C5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D212" w14:textId="13DA278E" w:rsidR="00D15C57" w:rsidRPr="00D15C57" w:rsidRDefault="00C5242F" w:rsidP="006625FC">
            <w:pPr>
              <w:snapToGrid w:val="0"/>
              <w:spacing w:after="0" w:line="240" w:lineRule="auto"/>
            </w:pPr>
            <w:hyperlink r:id="rId21" w:history="1">
              <w:r w:rsidR="00D15C57" w:rsidRPr="00D15C57">
                <w:rPr>
                  <w:rStyle w:val="Hyperlink"/>
                  <w:rFonts w:cs="Arial"/>
                  <w:color w:val="auto"/>
                </w:rPr>
                <w:t>S1-171302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E092" w14:textId="21C3DCBA" w:rsidR="00D15C57" w:rsidRPr="00D15C57" w:rsidRDefault="00D15C57" w:rsidP="006625FC">
            <w:pPr>
              <w:snapToGrid w:val="0"/>
              <w:spacing w:after="0" w:line="240" w:lineRule="auto"/>
            </w:pPr>
            <w:r w:rsidRPr="00D15C57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0753" w14:textId="71F79B67" w:rsidR="00D15C57" w:rsidRPr="00D15C57" w:rsidRDefault="00D15C57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D15C57">
              <w:rPr>
                <w:rFonts w:cs="Arial"/>
                <w:bCs/>
              </w:rPr>
              <w:t>eV2X Normative Requirements for General Aspect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BD2B" w14:textId="77777777" w:rsidR="00D15C57" w:rsidRPr="00D15C57" w:rsidRDefault="00D15C57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CF13" w14:textId="19FD3416" w:rsidR="00D15C57" w:rsidRPr="00D15C57" w:rsidRDefault="00D15C57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15C57">
              <w:rPr>
                <w:rFonts w:eastAsia="Arial Unicode MS" w:cs="Arial"/>
                <w:szCs w:val="18"/>
                <w:lang w:val="en-US" w:eastAsia="ar-SA"/>
              </w:rPr>
              <w:t>Revision of S1-171020.</w:t>
            </w:r>
          </w:p>
        </w:tc>
      </w:tr>
      <w:tr w:rsidR="00636B9A" w:rsidRPr="00C529BD" w14:paraId="6FA8A73E" w14:textId="77777777" w:rsidTr="000D094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E912B" w14:textId="77777777" w:rsidR="00636B9A" w:rsidRPr="00F90D4B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D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40FB1" w14:textId="40D61FEA" w:rsidR="00636B9A" w:rsidRPr="00F90D4B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636B9A" w:rsidRPr="00F90D4B">
                <w:rPr>
                  <w:rStyle w:val="Hyperlink"/>
                  <w:rFonts w:cs="Arial"/>
                  <w:color w:val="auto"/>
                </w:rPr>
                <w:t>S1-171018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AB072" w14:textId="77777777" w:rsidR="00636B9A" w:rsidRPr="00F90D4B" w:rsidRDefault="00636B9A" w:rsidP="006625FC">
            <w:pPr>
              <w:snapToGrid w:val="0"/>
              <w:spacing w:after="0" w:line="240" w:lineRule="auto"/>
            </w:pPr>
            <w:r w:rsidRPr="00F90D4B">
              <w:t xml:space="preserve">Huawei, </w:t>
            </w:r>
            <w:proofErr w:type="spellStart"/>
            <w:r w:rsidRPr="00F90D4B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FF9A1" w14:textId="77777777" w:rsidR="00636B9A" w:rsidRPr="00F90D4B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90D4B">
              <w:rPr>
                <w:rFonts w:cs="Arial"/>
                <w:bCs/>
              </w:rPr>
              <w:t>Add Vehicles Platooning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864C3" w14:textId="5625B718" w:rsidR="00636B9A" w:rsidRPr="00F90D4B" w:rsidRDefault="00F90D4B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D4B">
              <w:rPr>
                <w:rFonts w:eastAsia="Times New Roman" w:cs="Arial"/>
                <w:szCs w:val="18"/>
                <w:lang w:eastAsia="ar-SA"/>
              </w:rPr>
              <w:t>Revised to S1-171298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E6D6C" w14:textId="77777777" w:rsidR="00636B9A" w:rsidRPr="00F90D4B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90D4B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F90D4B" w:rsidRPr="00C529BD" w14:paraId="416E5DE8" w14:textId="77777777" w:rsidTr="000D094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29B23" w14:textId="7963DBDD" w:rsidR="00F90D4B" w:rsidRPr="000D0947" w:rsidRDefault="00F90D4B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D09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674D1" w14:textId="7A804EC5" w:rsidR="00F90D4B" w:rsidRPr="000D0947" w:rsidRDefault="00C5242F" w:rsidP="006625FC">
            <w:pPr>
              <w:snapToGrid w:val="0"/>
              <w:spacing w:after="0" w:line="240" w:lineRule="auto"/>
            </w:pPr>
            <w:hyperlink r:id="rId23" w:history="1">
              <w:r w:rsidR="00F90D4B" w:rsidRPr="000D0947">
                <w:rPr>
                  <w:rStyle w:val="Hyperlink"/>
                  <w:rFonts w:cs="Arial"/>
                  <w:color w:val="auto"/>
                </w:rPr>
                <w:t>S1-171298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C4D5E" w14:textId="49220D71" w:rsidR="00F90D4B" w:rsidRPr="000D0947" w:rsidRDefault="00F90D4B" w:rsidP="006625FC">
            <w:pPr>
              <w:snapToGrid w:val="0"/>
              <w:spacing w:after="0" w:line="240" w:lineRule="auto"/>
            </w:pPr>
            <w:r w:rsidRPr="000D0947">
              <w:t xml:space="preserve">Huawei, </w:t>
            </w:r>
            <w:proofErr w:type="spellStart"/>
            <w:r w:rsidRPr="000D0947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0E804" w14:textId="3A6A96F2" w:rsidR="00F90D4B" w:rsidRPr="000D0947" w:rsidRDefault="00F90D4B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0D0947">
              <w:rPr>
                <w:rFonts w:cs="Arial"/>
                <w:bCs/>
              </w:rPr>
              <w:t>Add Vehicles Platooning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1A543" w14:textId="55C5E312" w:rsidR="00F90D4B" w:rsidRPr="000D0947" w:rsidRDefault="000D0947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0947">
              <w:rPr>
                <w:rFonts w:eastAsia="Times New Roman" w:cs="Arial"/>
                <w:szCs w:val="18"/>
                <w:lang w:eastAsia="ar-SA"/>
              </w:rPr>
              <w:t>Revised to S1-171304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27EFD" w14:textId="7F9989FF" w:rsidR="00F90D4B" w:rsidRPr="000D0947" w:rsidRDefault="00F90D4B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D0947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3F8DE3F1" w14:textId="06F69F1B" w:rsidR="00F90D4B" w:rsidRPr="000D0947" w:rsidRDefault="00F90D4B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D0947">
              <w:rPr>
                <w:rFonts w:eastAsia="Arial Unicode MS" w:cs="Arial"/>
                <w:szCs w:val="18"/>
                <w:lang w:val="en-US" w:eastAsia="ar-SA"/>
              </w:rPr>
              <w:t>Revision of S1-171018.</w:t>
            </w:r>
          </w:p>
        </w:tc>
      </w:tr>
      <w:tr w:rsidR="000D0947" w:rsidRPr="00C529BD" w14:paraId="56E84997" w14:textId="77777777" w:rsidTr="00F536F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1F88" w14:textId="6E0331D1" w:rsidR="000D0947" w:rsidRPr="000D0947" w:rsidRDefault="000D0947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D09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9F10" w14:textId="4217BC05" w:rsidR="000D0947" w:rsidRPr="000D0947" w:rsidRDefault="00C5242F" w:rsidP="006625FC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="000D0947" w:rsidRPr="000D0947">
                <w:rPr>
                  <w:rStyle w:val="Hyperlink"/>
                  <w:rFonts w:cs="Arial"/>
                  <w:color w:val="auto"/>
                </w:rPr>
                <w:t>S1-171304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0FFD" w14:textId="6BFFE63F" w:rsidR="000D0947" w:rsidRPr="000D0947" w:rsidRDefault="000D0947" w:rsidP="006625FC">
            <w:pPr>
              <w:snapToGrid w:val="0"/>
              <w:spacing w:after="0" w:line="240" w:lineRule="auto"/>
            </w:pPr>
            <w:r w:rsidRPr="000D0947">
              <w:t xml:space="preserve">Huawei, </w:t>
            </w:r>
            <w:proofErr w:type="spellStart"/>
            <w:r w:rsidRPr="000D0947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3B51" w14:textId="533101C9" w:rsidR="000D0947" w:rsidRPr="000D0947" w:rsidRDefault="000D0947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0D0947">
              <w:rPr>
                <w:rFonts w:cs="Arial"/>
                <w:bCs/>
              </w:rPr>
              <w:t>Add Vehicles Platooning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8D88" w14:textId="77777777" w:rsidR="000D0947" w:rsidRPr="000D0947" w:rsidRDefault="000D0947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FEFA" w14:textId="77777777" w:rsidR="000D0947" w:rsidRPr="000D0947" w:rsidRDefault="000D0947" w:rsidP="006625FC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0D0947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56E6BF1A" w14:textId="1CC57D1C" w:rsidR="000D0947" w:rsidRDefault="000D0947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D0947">
              <w:rPr>
                <w:rFonts w:eastAsia="Arial Unicode MS" w:cs="Arial"/>
                <w:i/>
                <w:szCs w:val="18"/>
                <w:lang w:val="en-US" w:eastAsia="ar-SA"/>
              </w:rPr>
              <w:t>Revision of S1-171018.</w:t>
            </w:r>
          </w:p>
          <w:p w14:paraId="70DC8507" w14:textId="0B9B10F8" w:rsidR="000D0947" w:rsidRPr="000D0947" w:rsidRDefault="000D0947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D0947">
              <w:rPr>
                <w:rFonts w:eastAsia="Arial Unicode MS" w:cs="Arial"/>
                <w:szCs w:val="18"/>
                <w:lang w:val="en-US" w:eastAsia="ar-SA"/>
              </w:rPr>
              <w:t>Revision of S1-171298.</w:t>
            </w:r>
          </w:p>
        </w:tc>
      </w:tr>
      <w:tr w:rsidR="00636B9A" w:rsidRPr="00C529BD" w14:paraId="24E93491" w14:textId="77777777" w:rsidTr="00F536F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4DBA7" w14:textId="77777777" w:rsidR="00636B9A" w:rsidRPr="00F536F5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36F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B5F54" w14:textId="16ECD6F4" w:rsidR="00636B9A" w:rsidRPr="00F536F5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636B9A" w:rsidRPr="00F536F5">
                <w:rPr>
                  <w:rStyle w:val="Hyperlink"/>
                  <w:rFonts w:cs="Arial"/>
                  <w:color w:val="auto"/>
                </w:rPr>
                <w:t>S1-171019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4BBD6" w14:textId="77777777" w:rsidR="00636B9A" w:rsidRPr="00F536F5" w:rsidRDefault="00636B9A" w:rsidP="006625FC">
            <w:pPr>
              <w:snapToGrid w:val="0"/>
              <w:spacing w:after="0" w:line="240" w:lineRule="auto"/>
            </w:pPr>
            <w:r w:rsidRPr="00F536F5">
              <w:t xml:space="preserve">Huawei, </w:t>
            </w:r>
            <w:proofErr w:type="spellStart"/>
            <w:r w:rsidRPr="00F536F5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6BB8F" w14:textId="77777777" w:rsidR="00636B9A" w:rsidRPr="00F536F5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536F5">
              <w:rPr>
                <w:rFonts w:cs="Arial"/>
                <w:bCs/>
              </w:rPr>
              <w:t>Add Advanced Driving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64D58" w14:textId="23882F82" w:rsidR="00636B9A" w:rsidRPr="00F536F5" w:rsidRDefault="00F536F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36F5">
              <w:rPr>
                <w:rFonts w:eastAsia="Times New Roman" w:cs="Arial"/>
                <w:szCs w:val="18"/>
                <w:lang w:eastAsia="ar-SA"/>
              </w:rPr>
              <w:t>Revised to S1-171305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1EE21" w14:textId="77777777" w:rsidR="00636B9A" w:rsidRPr="00F536F5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536F5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F536F5" w:rsidRPr="00C529BD" w14:paraId="5FB8B09D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31B0" w14:textId="40973732" w:rsidR="00F536F5" w:rsidRPr="00F536F5" w:rsidRDefault="00F536F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36F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08E1" w14:textId="1CC82DE7" w:rsidR="00F536F5" w:rsidRPr="00F536F5" w:rsidRDefault="00C5242F" w:rsidP="006625FC">
            <w:pPr>
              <w:snapToGrid w:val="0"/>
              <w:spacing w:after="0" w:line="240" w:lineRule="auto"/>
            </w:pPr>
            <w:hyperlink r:id="rId26" w:history="1">
              <w:r w:rsidR="00F536F5" w:rsidRPr="00F536F5">
                <w:rPr>
                  <w:rStyle w:val="Hyperlink"/>
                  <w:rFonts w:cs="Arial"/>
                  <w:color w:val="auto"/>
                </w:rPr>
                <w:t>S1-171305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4E58" w14:textId="32C20E94" w:rsidR="00F536F5" w:rsidRPr="00F536F5" w:rsidRDefault="00F536F5" w:rsidP="006625FC">
            <w:pPr>
              <w:snapToGrid w:val="0"/>
              <w:spacing w:after="0" w:line="240" w:lineRule="auto"/>
            </w:pPr>
            <w:r w:rsidRPr="00F536F5">
              <w:t xml:space="preserve">Huawei, </w:t>
            </w:r>
            <w:proofErr w:type="spellStart"/>
            <w:r w:rsidRPr="00F536F5">
              <w:t>Hisilicon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5F0E" w14:textId="59B611EA" w:rsidR="00F536F5" w:rsidRPr="00F536F5" w:rsidRDefault="00F536F5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536F5">
              <w:rPr>
                <w:rFonts w:cs="Arial"/>
                <w:bCs/>
              </w:rPr>
              <w:t>Add Advanced Driving Requirements in eV2X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9B2A" w14:textId="77777777" w:rsidR="00F536F5" w:rsidRPr="00F536F5" w:rsidRDefault="00F536F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5E42" w14:textId="5D8583D6" w:rsidR="00F536F5" w:rsidRDefault="00F536F5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536F5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3BF2767F" w14:textId="042D5375" w:rsidR="00F536F5" w:rsidRPr="00F536F5" w:rsidRDefault="00F536F5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536F5">
              <w:rPr>
                <w:rFonts w:eastAsia="Arial Unicode MS" w:cs="Arial"/>
                <w:szCs w:val="18"/>
                <w:lang w:val="en-US" w:eastAsia="ar-SA"/>
              </w:rPr>
              <w:t>Revision of S1-171019.</w:t>
            </w:r>
          </w:p>
        </w:tc>
      </w:tr>
      <w:tr w:rsidR="00636B9A" w:rsidRPr="00C529BD" w14:paraId="548C7068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26A95" w14:textId="77777777" w:rsidR="00636B9A" w:rsidRPr="006625FC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25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F89AF" w14:textId="50153BC2" w:rsidR="00636B9A" w:rsidRPr="006625FC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636B9A" w:rsidRPr="006625FC">
                <w:rPr>
                  <w:rStyle w:val="Hyperlink"/>
                  <w:rFonts w:cs="Arial"/>
                  <w:color w:val="auto"/>
                </w:rPr>
                <w:t>S1-171022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1B0DA" w14:textId="77777777" w:rsidR="00636B9A" w:rsidRPr="006625FC" w:rsidRDefault="00636B9A" w:rsidP="006625FC">
            <w:pPr>
              <w:snapToGrid w:val="0"/>
              <w:spacing w:after="0" w:line="240" w:lineRule="auto"/>
            </w:pPr>
            <w:r w:rsidRPr="006625FC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A7078" w14:textId="77777777" w:rsidR="00636B9A" w:rsidRPr="006625FC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6625FC">
              <w:rPr>
                <w:rFonts w:cs="Arial"/>
                <w:bCs/>
              </w:rPr>
              <w:t>eV2X Normative Requirements for Extended Sensors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953D4" w14:textId="73B55942" w:rsidR="00636B9A" w:rsidRPr="006625FC" w:rsidRDefault="006625F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25FC">
              <w:rPr>
                <w:rFonts w:eastAsia="Times New Roman" w:cs="Arial"/>
                <w:szCs w:val="18"/>
                <w:lang w:eastAsia="ar-SA"/>
              </w:rPr>
              <w:t>Revised to S1-171306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1DA9C" w14:textId="77777777" w:rsidR="00636B9A" w:rsidRPr="006625FC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625FC" w:rsidRPr="00C529BD" w14:paraId="0EE2F3AF" w14:textId="77777777" w:rsidTr="00E52E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0CD2" w14:textId="39C68ECC" w:rsidR="006625FC" w:rsidRPr="006625FC" w:rsidRDefault="006625F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25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BA0B" w14:textId="24ED6A5F" w:rsidR="006625FC" w:rsidRPr="006625FC" w:rsidRDefault="00C5242F" w:rsidP="006625FC">
            <w:pPr>
              <w:snapToGrid w:val="0"/>
              <w:spacing w:after="0" w:line="240" w:lineRule="auto"/>
            </w:pPr>
            <w:hyperlink r:id="rId28" w:history="1">
              <w:r w:rsidR="006625FC" w:rsidRPr="006625FC">
                <w:rPr>
                  <w:rStyle w:val="Hyperlink"/>
                  <w:rFonts w:cs="Arial"/>
                  <w:color w:val="auto"/>
                </w:rPr>
                <w:t>S1-171306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0519" w14:textId="4D1D842F" w:rsidR="006625FC" w:rsidRPr="006625FC" w:rsidRDefault="006625FC" w:rsidP="006625FC">
            <w:pPr>
              <w:snapToGrid w:val="0"/>
              <w:spacing w:after="0" w:line="240" w:lineRule="auto"/>
            </w:pPr>
            <w:r w:rsidRPr="006625FC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6667" w14:textId="0064D579" w:rsidR="006625FC" w:rsidRPr="006625FC" w:rsidRDefault="006625FC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6625FC">
              <w:rPr>
                <w:rFonts w:cs="Arial"/>
                <w:bCs/>
              </w:rPr>
              <w:t>eV2X Normative Requirements for Extended Sensors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3A7D" w14:textId="77777777" w:rsidR="006625FC" w:rsidRPr="006625FC" w:rsidRDefault="006625F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824F" w14:textId="33AB4908" w:rsidR="006625FC" w:rsidRPr="006625FC" w:rsidRDefault="006625FC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625FC">
              <w:rPr>
                <w:rFonts w:eastAsia="Arial Unicode MS" w:cs="Arial"/>
                <w:szCs w:val="18"/>
                <w:lang w:val="en-US" w:eastAsia="ar-SA"/>
              </w:rPr>
              <w:t>Revision of S1-171022.</w:t>
            </w:r>
          </w:p>
        </w:tc>
      </w:tr>
      <w:tr w:rsidR="00636B9A" w:rsidRPr="00C529BD" w14:paraId="08E70B0C" w14:textId="77777777" w:rsidTr="00E52E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1288A" w14:textId="77777777" w:rsidR="00636B9A" w:rsidRPr="00E52E09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2E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CF90B" w14:textId="7B4EC1EB" w:rsidR="00636B9A" w:rsidRPr="00E52E09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636B9A" w:rsidRPr="00E52E09">
                <w:rPr>
                  <w:rStyle w:val="Hyperlink"/>
                  <w:rFonts w:cs="Arial"/>
                  <w:color w:val="auto"/>
                </w:rPr>
                <w:t>S1-171021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AFCB3" w14:textId="77777777" w:rsidR="00636B9A" w:rsidRPr="00E52E09" w:rsidRDefault="00636B9A" w:rsidP="006625FC">
            <w:pPr>
              <w:snapToGrid w:val="0"/>
              <w:spacing w:after="0" w:line="240" w:lineRule="auto"/>
            </w:pPr>
            <w:r w:rsidRPr="00E52E09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D59D6" w14:textId="77777777" w:rsidR="00636B9A" w:rsidRPr="00E52E09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E52E09">
              <w:rPr>
                <w:rFonts w:cs="Arial"/>
                <w:bCs/>
              </w:rPr>
              <w:t>eV2X Normative Requirements for Remote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C357D" w14:textId="5020A987" w:rsidR="00636B9A" w:rsidRPr="00E52E09" w:rsidRDefault="00E52E09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E09">
              <w:rPr>
                <w:rFonts w:eastAsia="Times New Roman" w:cs="Arial"/>
                <w:szCs w:val="18"/>
                <w:lang w:eastAsia="ar-SA"/>
              </w:rPr>
              <w:t>Revised to S1-171307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CF8F1" w14:textId="77777777" w:rsidR="00636B9A" w:rsidRPr="00E52E09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52E09" w:rsidRPr="00C529BD" w14:paraId="31197810" w14:textId="77777777" w:rsidTr="00E52E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D97D" w14:textId="04F1AD11" w:rsidR="00E52E09" w:rsidRPr="00E52E09" w:rsidRDefault="00E52E09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52E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6813" w14:textId="3F43683E" w:rsidR="00E52E09" w:rsidRPr="00E52E09" w:rsidRDefault="00C5242F" w:rsidP="006625FC">
            <w:pPr>
              <w:snapToGrid w:val="0"/>
              <w:spacing w:after="0" w:line="240" w:lineRule="auto"/>
            </w:pPr>
            <w:hyperlink r:id="rId30" w:history="1">
              <w:r w:rsidR="00E52E09" w:rsidRPr="00E52E09">
                <w:rPr>
                  <w:rStyle w:val="Hyperlink"/>
                  <w:rFonts w:cs="Arial"/>
                  <w:color w:val="auto"/>
                </w:rPr>
                <w:t>S1-171307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8EAB" w14:textId="13D2282A" w:rsidR="00E52E09" w:rsidRPr="00E52E09" w:rsidRDefault="00E52E09" w:rsidP="006625FC">
            <w:pPr>
              <w:snapToGrid w:val="0"/>
              <w:spacing w:after="0" w:line="240" w:lineRule="auto"/>
            </w:pPr>
            <w:r w:rsidRPr="00E52E09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3A5F" w14:textId="005B919A" w:rsidR="00E52E09" w:rsidRPr="00E52E09" w:rsidRDefault="00E52E09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E52E09">
              <w:rPr>
                <w:rFonts w:cs="Arial"/>
                <w:bCs/>
              </w:rPr>
              <w:t>eV2X Normative Requirements for Remote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18EA" w14:textId="77777777" w:rsidR="00E52E09" w:rsidRPr="00E52E09" w:rsidRDefault="00E52E09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B102" w14:textId="391FCB97" w:rsidR="00E52E09" w:rsidRPr="00E52E09" w:rsidRDefault="00E52E09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2E09">
              <w:rPr>
                <w:rFonts w:eastAsia="Arial Unicode MS" w:cs="Arial"/>
                <w:szCs w:val="18"/>
                <w:lang w:val="en-US" w:eastAsia="ar-SA"/>
              </w:rPr>
              <w:t>Revision of S1-171021.</w:t>
            </w:r>
          </w:p>
        </w:tc>
      </w:tr>
      <w:tr w:rsidR="00636B9A" w:rsidRPr="00C529BD" w14:paraId="17171F12" w14:textId="77777777" w:rsidTr="00BE12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9F8881" w14:textId="77777777" w:rsidR="00636B9A" w:rsidRPr="00D26685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66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478BB" w14:textId="4A2F58BF" w:rsidR="00636B9A" w:rsidRPr="00D26685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636B9A" w:rsidRPr="00D26685">
                <w:rPr>
                  <w:rStyle w:val="Hyperlink"/>
                  <w:rFonts w:cs="Arial"/>
                  <w:color w:val="auto"/>
                </w:rPr>
                <w:t>S1-171014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87CCB" w14:textId="79769394" w:rsidR="00636B9A" w:rsidRPr="00D26685" w:rsidRDefault="00636B9A" w:rsidP="00147384">
            <w:pPr>
              <w:snapToGrid w:val="0"/>
              <w:spacing w:after="0" w:line="240" w:lineRule="auto"/>
            </w:pPr>
            <w:r w:rsidRPr="00D26685">
              <w:rPr>
                <w:rFonts w:eastAsia="SimSun"/>
                <w:lang w:eastAsia="en-GB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84FEF" w14:textId="77777777" w:rsidR="00636B9A" w:rsidRPr="00D26685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D26685">
              <w:rPr>
                <w:rFonts w:eastAsia="SimSun"/>
                <w:lang w:eastAsia="en-GB"/>
              </w:rPr>
              <w:t xml:space="preserve">Informative </w:t>
            </w:r>
            <w:r w:rsidRPr="00D26685">
              <w:rPr>
                <w:rFonts w:eastAsia="맑은 고딕" w:hint="eastAsia"/>
                <w:lang w:eastAsia="ko-KR"/>
              </w:rPr>
              <w:t xml:space="preserve">Annex for eV2X TS </w:t>
            </w:r>
            <w:r w:rsidRPr="00D26685">
              <w:rPr>
                <w:rFonts w:eastAsia="맑은 고딕"/>
                <w:lang w:eastAsia="ko-KR"/>
              </w:rPr>
              <w:t>regarding R14 TS and R15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F7C02" w14:textId="54DB9CD7" w:rsidR="00636B9A" w:rsidRPr="00D26685" w:rsidRDefault="00D2668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6685">
              <w:rPr>
                <w:rFonts w:eastAsia="Times New Roman" w:cs="Arial"/>
                <w:szCs w:val="18"/>
                <w:lang w:eastAsia="ar-SA"/>
              </w:rPr>
              <w:t>Revised to S1-171380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5400E" w14:textId="77777777" w:rsidR="00636B9A" w:rsidRPr="00D26685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26685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D26685" w:rsidRPr="00C529BD" w14:paraId="6858A962" w14:textId="77777777" w:rsidTr="00BE12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F2E15" w14:textId="4FE23B4A" w:rsidR="00D26685" w:rsidRPr="00BE12D2" w:rsidRDefault="00D2668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12D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7B7A4" w14:textId="780092EC" w:rsidR="00D26685" w:rsidRPr="00BE12D2" w:rsidRDefault="00C5242F" w:rsidP="006625FC">
            <w:pPr>
              <w:snapToGrid w:val="0"/>
              <w:spacing w:after="0" w:line="240" w:lineRule="auto"/>
            </w:pPr>
            <w:hyperlink r:id="rId32" w:history="1">
              <w:r w:rsidR="00D26685" w:rsidRPr="00BE12D2">
                <w:rPr>
                  <w:rStyle w:val="Hyperlink"/>
                  <w:rFonts w:cs="Arial"/>
                  <w:color w:val="auto"/>
                </w:rPr>
                <w:t>S1-171380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CEA83" w14:textId="574B7791" w:rsidR="00D26685" w:rsidRPr="00BE12D2" w:rsidRDefault="00147384" w:rsidP="0014738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E12D2">
              <w:rPr>
                <w:rFonts w:eastAsia="SimSun"/>
                <w:lang w:eastAsia="en-GB"/>
              </w:rPr>
              <w:t>LG Electronics,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D9EED" w14:textId="29A91B2F" w:rsidR="00D26685" w:rsidRPr="00BE12D2" w:rsidRDefault="00D26685" w:rsidP="006625F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E12D2">
              <w:rPr>
                <w:rFonts w:eastAsia="SimSun"/>
                <w:lang w:eastAsia="en-GB"/>
              </w:rPr>
              <w:t>Informative Annex for eV2X TS regarding R14 TS and R15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69CD4" w14:textId="3A9ECABD" w:rsidR="00D26685" w:rsidRPr="00BE12D2" w:rsidRDefault="00BE12D2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12D2">
              <w:rPr>
                <w:rFonts w:eastAsia="Times New Roman" w:cs="Arial"/>
                <w:szCs w:val="18"/>
                <w:lang w:eastAsia="ar-SA"/>
              </w:rPr>
              <w:t>Revised to S1-171303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748F7" w14:textId="40F389EB" w:rsidR="00D26685" w:rsidRPr="00BE12D2" w:rsidRDefault="00D26685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12D2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0A0B235F" w14:textId="35096292" w:rsidR="00D26685" w:rsidRPr="00BE12D2" w:rsidRDefault="00D26685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12D2">
              <w:rPr>
                <w:rFonts w:eastAsia="Arial Unicode MS" w:cs="Arial"/>
                <w:szCs w:val="18"/>
                <w:lang w:val="en-US" w:eastAsia="ar-SA"/>
              </w:rPr>
              <w:t>Revision of S1-171014.</w:t>
            </w:r>
          </w:p>
        </w:tc>
      </w:tr>
      <w:tr w:rsidR="00BE12D2" w:rsidRPr="00C529BD" w14:paraId="1C733338" w14:textId="77777777" w:rsidTr="0032070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D877BD" w14:textId="0F02CCAD" w:rsidR="00BE12D2" w:rsidRPr="00BE12D2" w:rsidRDefault="00BE12D2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12D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763EF6" w14:textId="2399B33D" w:rsidR="00BE12D2" w:rsidRPr="00BE12D2" w:rsidRDefault="00C5242F" w:rsidP="006625FC">
            <w:pPr>
              <w:snapToGrid w:val="0"/>
              <w:spacing w:after="0" w:line="240" w:lineRule="auto"/>
            </w:pPr>
            <w:hyperlink r:id="rId33" w:history="1">
              <w:r w:rsidR="00BE12D2" w:rsidRPr="00BE12D2">
                <w:rPr>
                  <w:rStyle w:val="Hyperlink"/>
                  <w:rFonts w:cs="Arial"/>
                  <w:color w:val="auto"/>
                </w:rPr>
                <w:t>S1-171303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5A5122" w14:textId="05EED238" w:rsidR="00BE12D2" w:rsidRPr="00BE12D2" w:rsidRDefault="00BE12D2" w:rsidP="0014738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E12D2">
              <w:rPr>
                <w:rFonts w:eastAsia="SimSun"/>
                <w:lang w:eastAsia="en-GB"/>
              </w:rPr>
              <w:t>LG Electronics,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E7899B" w14:textId="36036C9C" w:rsidR="00BE12D2" w:rsidRPr="00BE12D2" w:rsidRDefault="00BE12D2" w:rsidP="006625F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E12D2">
              <w:rPr>
                <w:rFonts w:eastAsia="SimSun"/>
                <w:lang w:eastAsia="en-GB"/>
              </w:rPr>
              <w:t xml:space="preserve">Informative Annex for eV2X TS regarding R14 TS </w:t>
            </w:r>
            <w:r w:rsidRPr="00BE12D2">
              <w:rPr>
                <w:rFonts w:eastAsia="SimSun"/>
                <w:lang w:eastAsia="en-GB"/>
              </w:rPr>
              <w:lastRenderedPageBreak/>
              <w:t>and R15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96A35A" w14:textId="7204BC08" w:rsidR="00BE12D2" w:rsidRPr="00BE12D2" w:rsidRDefault="00BE12D2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12D2">
              <w:rPr>
                <w:rFonts w:eastAsia="Times New Roman" w:cs="Arial"/>
                <w:szCs w:val="18"/>
                <w:lang w:eastAsia="ar-SA"/>
              </w:rPr>
              <w:lastRenderedPageBreak/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CBF691" w14:textId="77777777" w:rsidR="00BE12D2" w:rsidRPr="00BE12D2" w:rsidRDefault="00BE12D2" w:rsidP="006625FC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BE12D2">
              <w:rPr>
                <w:rFonts w:eastAsia="Arial Unicode MS" w:cs="Arial"/>
                <w:i/>
                <w:szCs w:val="18"/>
                <w:lang w:val="en-US" w:eastAsia="ar-SA"/>
              </w:rPr>
              <w:t>Moved from 5</w:t>
            </w:r>
          </w:p>
          <w:p w14:paraId="44C32A64" w14:textId="1FBEDE49" w:rsidR="00BE12D2" w:rsidRPr="00BE12D2" w:rsidRDefault="00BE12D2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12D2">
              <w:rPr>
                <w:rFonts w:eastAsia="Arial Unicode MS" w:cs="Arial"/>
                <w:i/>
                <w:szCs w:val="18"/>
                <w:lang w:val="en-US" w:eastAsia="ar-SA"/>
              </w:rPr>
              <w:lastRenderedPageBreak/>
              <w:t>Revision of S1-171014.</w:t>
            </w:r>
          </w:p>
          <w:p w14:paraId="53AB22C8" w14:textId="77777777" w:rsidR="00BE12D2" w:rsidRDefault="00BE12D2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12D2">
              <w:rPr>
                <w:rFonts w:eastAsia="Arial Unicode MS" w:cs="Arial"/>
                <w:szCs w:val="18"/>
                <w:lang w:val="en-US" w:eastAsia="ar-SA"/>
              </w:rPr>
              <w:t>Revision of S1-171380.</w:t>
            </w:r>
          </w:p>
          <w:p w14:paraId="3AC80787" w14:textId="77777777" w:rsidR="00BE12D2" w:rsidRPr="00BE12D2" w:rsidRDefault="00BE12D2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AB1664D" w14:textId="77777777" w:rsidR="00BE12D2" w:rsidRDefault="00BE12D2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70057555" w14:textId="32AE79D5" w:rsidR="00BE12D2" w:rsidRPr="00BE12D2" w:rsidRDefault="00BE12D2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BE12D2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636B9A" w:rsidRPr="00C529BD" w14:paraId="1FD75D19" w14:textId="77777777" w:rsidTr="0032070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0FC20A" w14:textId="77777777" w:rsidR="00636B9A" w:rsidRPr="00320708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070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93E4EF" w14:textId="49FA7726" w:rsidR="00636B9A" w:rsidRPr="00320708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636B9A" w:rsidRPr="00320708">
                <w:rPr>
                  <w:rStyle w:val="Hyperlink"/>
                  <w:rFonts w:cs="Arial"/>
                  <w:color w:val="auto"/>
                </w:rPr>
                <w:t>S1-171023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C25C80" w14:textId="77777777" w:rsidR="00636B9A" w:rsidRPr="00320708" w:rsidRDefault="00636B9A" w:rsidP="006625FC">
            <w:pPr>
              <w:snapToGrid w:val="0"/>
              <w:spacing w:after="0" w:line="240" w:lineRule="auto"/>
            </w:pPr>
            <w:r w:rsidRPr="00320708"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634C66" w14:textId="77777777" w:rsidR="00636B9A" w:rsidRPr="00320708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320708">
              <w:rPr>
                <w:rFonts w:cs="Arial"/>
                <w:bCs/>
              </w:rPr>
              <w:t>Text proposal on relationship between V2X applications and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76E436" w14:textId="7FF151FC" w:rsidR="00636B9A" w:rsidRPr="00320708" w:rsidRDefault="00320708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070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2DAC57" w14:textId="77777777" w:rsidR="00320708" w:rsidRDefault="00320708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2F1DA889" w14:textId="37395089" w:rsidR="00636B9A" w:rsidRPr="00320708" w:rsidRDefault="00320708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320708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636B9A" w:rsidRPr="00C9708F" w14:paraId="41679C45" w14:textId="77777777" w:rsidTr="00F671DC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D3785" w14:textId="0E7B19D9" w:rsidR="00636B9A" w:rsidRPr="00C9708F" w:rsidRDefault="00636B9A" w:rsidP="00636B9A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FS_eV2X Study</w:t>
            </w:r>
          </w:p>
        </w:tc>
      </w:tr>
      <w:tr w:rsidR="00636B9A" w:rsidRPr="00C529BD" w14:paraId="42F92D0B" w14:textId="77777777" w:rsidTr="00F671D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B4CF1" w14:textId="77777777" w:rsidR="00636B9A" w:rsidRPr="00F671DC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71D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63909E" w14:textId="7C6F6D24" w:rsidR="00636B9A" w:rsidRPr="00F671DC" w:rsidRDefault="00C5242F" w:rsidP="006625F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636B9A" w:rsidRPr="00F671DC">
                <w:rPr>
                  <w:rStyle w:val="Hyperlink"/>
                  <w:rFonts w:cs="Arial"/>
                  <w:color w:val="auto"/>
                </w:rPr>
                <w:t>S1-171053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FD9C8" w14:textId="77777777" w:rsidR="00636B9A" w:rsidRPr="00F671DC" w:rsidRDefault="00636B9A" w:rsidP="006625FC">
            <w:pPr>
              <w:snapToGrid w:val="0"/>
              <w:spacing w:after="0" w:line="240" w:lineRule="auto"/>
            </w:pPr>
            <w:r w:rsidRPr="00F671DC">
              <w:rPr>
                <w:noProof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2CC70" w14:textId="77777777" w:rsidR="00636B9A" w:rsidRPr="00F671DC" w:rsidRDefault="00636B9A" w:rsidP="006625FC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671DC">
              <w:t xml:space="preserve">CR22.886v15.1.0: </w:t>
            </w:r>
            <w:r w:rsidRPr="00F671DC">
              <w:rPr>
                <w:noProof/>
              </w:rPr>
              <w:t>V2X pedestrian services use case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9A50D" w14:textId="64931B14" w:rsidR="00636B9A" w:rsidRPr="00F671DC" w:rsidRDefault="00F671D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71D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DBEB0" w14:textId="77777777" w:rsidR="00636B9A" w:rsidRPr="00F671DC" w:rsidRDefault="00636B9A" w:rsidP="006625FC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671D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671DC">
              <w:rPr>
                <w:noProof/>
              </w:rPr>
              <w:t>FS_eV2X</w:t>
            </w:r>
            <w:r w:rsidRPr="00F671DC">
              <w:rPr>
                <w:rFonts w:eastAsia="Times New Roman" w:cs="Arial"/>
                <w:szCs w:val="18"/>
                <w:lang w:val="en-US" w:eastAsia="ar-SA"/>
              </w:rPr>
              <w:t xml:space="preserve"> CR#0015R- Cat B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636B9A" w:rsidRPr="002B6AA0" w14:paraId="3362F5B4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7AB3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13D9" w14:textId="34F49789" w:rsidR="00636B9A" w:rsidRPr="00B63303" w:rsidRDefault="00C5242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636B9A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382F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4070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C899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9376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2B6AA0" w14:paraId="6C0D9378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BA14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7A3E" w14:textId="180D14E6" w:rsidR="00636B9A" w:rsidRPr="00B63303" w:rsidRDefault="00C5242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636B9A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626F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01DC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1DFB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DD7B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BD14B7" w14:paraId="3F8D0766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4FFD" w14:textId="77777777" w:rsidR="00636B9A" w:rsidRPr="00BD14B7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7E3F" w14:textId="1B83DA92" w:rsidR="00636B9A" w:rsidRPr="00BD14B7" w:rsidRDefault="00C5242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636B9A" w:rsidRPr="00BD14B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E87E" w14:textId="77777777" w:rsidR="00636B9A" w:rsidRPr="00BD14B7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E6B0" w14:textId="1D939383" w:rsidR="00636B9A" w:rsidRPr="00BD14B7" w:rsidRDefault="00636B9A" w:rsidP="00257E0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T</w:t>
            </w:r>
            <w:r w:rsidR="00257E04" w:rsidRPr="00BD14B7">
              <w:rPr>
                <w:rFonts w:eastAsia="Times New Roman" w:cs="Arial"/>
                <w:szCs w:val="18"/>
                <w:lang w:eastAsia="ar-SA"/>
              </w:rPr>
              <w:t>S</w:t>
            </w:r>
            <w:r w:rsidRPr="00BD14B7">
              <w:rPr>
                <w:rFonts w:eastAsia="Times New Roman" w:cs="Arial"/>
                <w:szCs w:val="18"/>
                <w:lang w:eastAsia="ar-SA"/>
              </w:rPr>
              <w:t>22.abcv0.1.0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E1A1" w14:textId="77777777" w:rsidR="00636B9A" w:rsidRPr="00BD14B7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A259" w14:textId="7708AED1" w:rsidR="00636B9A" w:rsidRPr="00BD14B7" w:rsidRDefault="00257E04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Note: eV2X Technical Spec (Normative work)</w:t>
            </w:r>
          </w:p>
        </w:tc>
      </w:tr>
      <w:tr w:rsidR="00636B9A" w:rsidRPr="002B6AA0" w14:paraId="5F6198DC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B072" w14:textId="0AFBDCAD" w:rsidR="00636B9A" w:rsidRPr="00BD14B7" w:rsidRDefault="00257E04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B777" w14:textId="21A5A3B9" w:rsidR="00636B9A" w:rsidRPr="00BD14B7" w:rsidRDefault="00C5242F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636B9A" w:rsidRPr="00BD14B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36F5" w14:textId="77777777" w:rsidR="00636B9A" w:rsidRPr="00BD14B7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2FF7" w14:textId="1ECB6794" w:rsidR="00636B9A" w:rsidRPr="00B63303" w:rsidRDefault="00636B9A" w:rsidP="00257E0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B7">
              <w:rPr>
                <w:rFonts w:eastAsia="Times New Roman" w:cs="Arial"/>
                <w:szCs w:val="18"/>
                <w:lang w:eastAsia="ar-SA"/>
              </w:rPr>
              <w:t>Cover page for T</w:t>
            </w:r>
            <w:r w:rsidR="00257E04" w:rsidRPr="00BD14B7">
              <w:rPr>
                <w:rFonts w:eastAsia="Times New Roman" w:cs="Arial"/>
                <w:szCs w:val="18"/>
                <w:lang w:eastAsia="ar-SA"/>
              </w:rPr>
              <w:t>S</w:t>
            </w:r>
            <w:r w:rsidRPr="00BD14B7">
              <w:rPr>
                <w:rFonts w:eastAsia="Times New Roman" w:cs="Arial"/>
                <w:szCs w:val="18"/>
                <w:lang w:eastAsia="ar-SA"/>
              </w:rPr>
              <w:t>22.abcv0.1.0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0433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00D5" w14:textId="77777777" w:rsidR="00636B9A" w:rsidRPr="00B63303" w:rsidRDefault="00636B9A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731A37EF" w14:textId="77777777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5E703E04" w:rsidR="00E9157E" w:rsidRPr="00894FB0" w:rsidRDefault="00E9157E" w:rsidP="009955E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 w:rsidRPr="00B316BC">
              <w:rPr>
                <w:rFonts w:eastAsia="Times New Roman" w:cs="Arial"/>
                <w:szCs w:val="18"/>
                <w:lang w:eastAsia="ar-SA"/>
              </w:rPr>
              <w:t>171298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6A67ABDA" w:rsidR="00E9157E" w:rsidRPr="00894FB0" w:rsidRDefault="00F90D4B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1018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522D64C1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35F0B8F6" w:rsidR="00E9157E" w:rsidRPr="00894FB0" w:rsidRDefault="00B316BC" w:rsidP="00B31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1298</w:t>
            </w:r>
            <w:r w:rsidR="0061387C">
              <w:t xml:space="preserve"> to </w:t>
            </w:r>
            <w:r>
              <w:t>1327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9955EE" w:rsidRPr="00894FB0" w14:paraId="18B991EF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02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A84" w14:textId="07DCA0B9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171299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BC58" w14:textId="7FB4B10C" w:rsidR="009955EE" w:rsidRPr="00894FB0" w:rsidRDefault="009E176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2CE6" w14:textId="327F2365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E7C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1A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3751246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4E39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B6B9" w14:textId="2FE11BAD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171300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C520" w14:textId="51F90BC6" w:rsidR="009955EE" w:rsidRPr="00894FB0" w:rsidRDefault="009E176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1240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85F" w14:textId="527DA704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5FE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072D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666EAF1C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B80A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3BD0" w14:textId="5BFB9368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171301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EC8" w14:textId="5A4592DB" w:rsidR="009955EE" w:rsidRPr="00894FB0" w:rsidRDefault="009E176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ECA" w14:textId="397D2FAD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F6F2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7A68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55EE" w:rsidRPr="00894FB0" w14:paraId="49264871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26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CAB9" w14:textId="44191B5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>
              <w:rPr>
                <w:rFonts w:eastAsia="Times New Roman" w:cs="Arial"/>
                <w:szCs w:val="18"/>
                <w:lang w:eastAsia="ar-SA"/>
              </w:rPr>
              <w:t>171302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D9A0" w14:textId="3A1FB2ED" w:rsidR="009955EE" w:rsidRPr="00894FB0" w:rsidRDefault="009E176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1020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8E5D" w14:textId="129AD6EB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B51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BA9F" w14:textId="77777777" w:rsidR="009955EE" w:rsidRPr="00894FB0" w:rsidRDefault="009955E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37ED9FF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95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DE3" w14:textId="3581E061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C189" w14:textId="4C1162E5" w:rsidR="00B316BC" w:rsidRPr="00894FB0" w:rsidRDefault="002B573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1380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76F6" w14:textId="5933AB65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C589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082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0F7D63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A06C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12F8" w14:textId="4F5FD669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95BA" w14:textId="520BBAB1" w:rsidR="00B316BC" w:rsidRPr="00894FB0" w:rsidRDefault="002B573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1298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E0B" w14:textId="2E431A1C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527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E5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5EAC044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0D88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4A7" w14:textId="5D1A8AE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316" w14:textId="2705E76D" w:rsidR="00B316BC" w:rsidRPr="00894FB0" w:rsidRDefault="002B573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1019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EA93" w14:textId="5F4D6489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5B6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D7B4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710F84A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3916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C40E" w14:textId="7AE63103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65D" w14:textId="288C133F" w:rsidR="00B316BC" w:rsidRPr="00894FB0" w:rsidRDefault="002B573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1022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05A" w14:textId="3716B6BC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C1E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96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4F12B7D6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5DD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629" w14:textId="5A832DD8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2CC" w14:textId="20CB18C7" w:rsidR="00B316BC" w:rsidRPr="00894FB0" w:rsidRDefault="002B573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1021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8858" w14:textId="7D6D116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D0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C2B" w14:textId="77777777" w:rsidR="00B316BC" w:rsidRPr="00894FB0" w:rsidRDefault="00B316B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16BC" w:rsidRPr="00894FB0" w14:paraId="023EDC85" w14:textId="77777777" w:rsidTr="006625F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D7CE5" w14:textId="77777777" w:rsidR="00B316BC" w:rsidRPr="00894FB0" w:rsidRDefault="00B316B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2221" w14:textId="77777777" w:rsidR="00B316BC" w:rsidRPr="00894FB0" w:rsidRDefault="00B316B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03A8" w14:textId="2A82494F" w:rsidR="00B316BC" w:rsidRPr="00894FB0" w:rsidRDefault="002B573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1013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2AA" w14:textId="77777777" w:rsidR="00B316BC" w:rsidRPr="00894FB0" w:rsidRDefault="00B316B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262F" w14:textId="77777777" w:rsidR="00B316BC" w:rsidRPr="00894FB0" w:rsidRDefault="00B316BC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BC47" w14:textId="28354352" w:rsidR="00B316BC" w:rsidRPr="00894FB0" w:rsidRDefault="002B5735" w:rsidP="006625F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Last number assigned for revision</w:t>
            </w:r>
          </w:p>
        </w:tc>
      </w:tr>
      <w:tr w:rsidR="00E9157E" w:rsidRPr="00894FB0" w14:paraId="3097C360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84F2DAB" w14:textId="62ABB92C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2B5735" w:rsidRPr="00894FB0" w14:paraId="018BABB6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7960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1BC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171309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D10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7E9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60C4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070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0E481453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0FC0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202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509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4AD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68E8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71C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03EB06E7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61A1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678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B00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F98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629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4F8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5CD2DDA5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6E0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355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2D8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F188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C58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8638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32D44C74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F1D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71FE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8C92E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D47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7821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771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010D650A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C03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5E5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8CC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B97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76B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BB1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4E5D0EAB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DCC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248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D51D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885D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0E8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555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5FB3C14F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94D4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79A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15E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989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7F8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E0A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211B0D17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CE9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36FE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79AB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723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496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A858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20830484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EC0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4C4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8FD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217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0A0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E7D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48ECD47E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F48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97D8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171319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E0CE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268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3E9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2B7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3043F2EE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B23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32D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DDB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8D5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51D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DD1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1691FBA3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6F0D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105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233E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AD2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C04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525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567E8755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492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5864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5242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9A61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3861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7C37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B175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3BBE02C3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99B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4F5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C1C0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9E80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596E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D55D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631DB183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D29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16A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64D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EB04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E0E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DFB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14FDF8EE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E67B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A1C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FFF6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B70F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8D7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1853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27FAFD8C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6E9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968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CD07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B556A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B579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C75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B5735" w:rsidRPr="00894FB0" w14:paraId="3E0A3237" w14:textId="77777777" w:rsidTr="005F52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B7A1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782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7AB">
              <w:rPr>
                <w:rFonts w:eastAsia="Times New Roman" w:cs="Arial"/>
                <w:szCs w:val="18"/>
                <w:lang w:eastAsia="ar-SA"/>
              </w:rPr>
              <w:t>S1-</w:t>
            </w:r>
            <w:r>
              <w:rPr>
                <w:rFonts w:eastAsia="Times New Roman" w:cs="Arial"/>
                <w:szCs w:val="18"/>
                <w:lang w:eastAsia="ar-SA"/>
              </w:rPr>
              <w:t>171327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2446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67A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0DF2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DC4C" w14:textId="77777777" w:rsidR="002B5735" w:rsidRPr="00894FB0" w:rsidRDefault="002B5735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Last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for revision</w:t>
            </w:r>
          </w:p>
        </w:tc>
      </w:tr>
      <w:tr w:rsidR="00E9157E" w:rsidRPr="00894FB0" w14:paraId="4BA532F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2E353E56" w14:textId="77777777" w:rsidR="00E9157E" w:rsidRPr="00894FB0" w:rsidRDefault="00E9157E" w:rsidP="00D872CB">
            <w:pPr>
              <w:pStyle w:val="Heading1"/>
            </w:pPr>
            <w:r w:rsidRPr="00894FB0">
              <w:t>Summary of drafting session</w:t>
            </w:r>
          </w:p>
        </w:tc>
      </w:tr>
      <w:tr w:rsidR="00E9157E" w:rsidRPr="00894FB0" w14:paraId="6B87EEA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1BA14A1C" w14:textId="77777777" w:rsidR="00E9157E" w:rsidRPr="00894FB0" w:rsidRDefault="00E9157E" w:rsidP="00D872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77777777" w:rsidR="00E9157E" w:rsidRPr="00894FB0" w:rsidRDefault="00E9157E" w:rsidP="00D872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14:paraId="6E07976A" w14:textId="33CE308C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main</w:t>
            </w:r>
            <w:proofErr w:type="gramEnd"/>
            <w:r w:rsidRPr="00894FB0">
              <w:rPr>
                <w:rFonts w:eastAsia="Arial Unicode MS" w:cs="Arial"/>
                <w:i/>
                <w:szCs w:val="18"/>
              </w:rPr>
              <w:t xml:space="preserve"> discussion points</w:t>
            </w:r>
            <w:r w:rsidR="001D0BD6">
              <w:rPr>
                <w:rFonts w:eastAsia="Arial Unicode MS" w:cs="Arial"/>
                <w:i/>
                <w:szCs w:val="18"/>
              </w:rPr>
              <w:t>: eV2X WID (Normative Work), TS skeleton, and section proposals (for Scope, References, Definition and Requirements, etc.)</w:t>
            </w:r>
          </w:p>
          <w:p w14:paraId="3448A582" w14:textId="046E9653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  <w:r w:rsidR="001D0BD6">
              <w:rPr>
                <w:rFonts w:eastAsia="Arial Unicode MS" w:cs="Arial"/>
                <w:i/>
                <w:szCs w:val="18"/>
              </w:rPr>
              <w:t>: eV2X WID, TS skeleton, scope section, overview section, two informative Annex proposals (Relation b/w TS 22.185 and TS 22.eV2X; relation b/w V2X application and requirements)</w:t>
            </w:r>
          </w:p>
          <w:p w14:paraId="62024A8F" w14:textId="69C8DB0B" w:rsidR="00E9157E" w:rsidRPr="00894FB0" w:rsidRDefault="001D0BD6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gramStart"/>
            <w:r>
              <w:rPr>
                <w:rFonts w:eastAsia="Arial Unicode MS" w:cs="Arial"/>
                <w:i/>
                <w:szCs w:val="18"/>
              </w:rPr>
              <w:t>any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compromises made: For the respective five (5) sub-clauses for five UC-categories of  requirements, detailed comments were discussed/collected for revision. Definition clause will be completed after decisions for all other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were finalized. </w:t>
            </w:r>
          </w:p>
          <w:p w14:paraId="0CF34417" w14:textId="77777777" w:rsidR="00E9157E" w:rsidRPr="00894FB0" w:rsidRDefault="00E9157E" w:rsidP="00D872CB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157E" w:rsidRPr="00894FB0" w14:paraId="7EB2D3B7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58DBAE19" w14:textId="77777777" w:rsidR="00E9157E" w:rsidRPr="00894FB0" w:rsidRDefault="00E9157E" w:rsidP="00D872C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76BE43D4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2259C" w14:textId="77777777" w:rsidR="00C5242F" w:rsidRDefault="00C5242F" w:rsidP="002E015E">
      <w:pPr>
        <w:spacing w:after="0" w:line="240" w:lineRule="auto"/>
      </w:pPr>
      <w:r>
        <w:separator/>
      </w:r>
    </w:p>
  </w:endnote>
  <w:endnote w:type="continuationSeparator" w:id="0">
    <w:p w14:paraId="04D798A9" w14:textId="77777777" w:rsidR="00C5242F" w:rsidRDefault="00C5242F" w:rsidP="002E015E">
      <w:pPr>
        <w:spacing w:after="0" w:line="240" w:lineRule="auto"/>
      </w:pPr>
      <w:r>
        <w:continuationSeparator/>
      </w:r>
    </w:p>
  </w:endnote>
  <w:endnote w:type="continuationNotice" w:id="1">
    <w:p w14:paraId="7EE1F15A" w14:textId="77777777" w:rsidR="00C5242F" w:rsidRDefault="00C524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E09F6" w14:textId="77777777" w:rsidR="00C5242F" w:rsidRDefault="00C5242F" w:rsidP="002E015E">
      <w:pPr>
        <w:spacing w:after="0" w:line="240" w:lineRule="auto"/>
      </w:pPr>
      <w:r>
        <w:separator/>
      </w:r>
    </w:p>
  </w:footnote>
  <w:footnote w:type="continuationSeparator" w:id="0">
    <w:p w14:paraId="53307228" w14:textId="77777777" w:rsidR="00C5242F" w:rsidRDefault="00C5242F" w:rsidP="002E015E">
      <w:pPr>
        <w:spacing w:after="0" w:line="240" w:lineRule="auto"/>
      </w:pPr>
      <w:r>
        <w:continuationSeparator/>
      </w:r>
    </w:p>
  </w:footnote>
  <w:footnote w:type="continuationNotice" w:id="1">
    <w:p w14:paraId="64199B6F" w14:textId="77777777" w:rsidR="00C5242F" w:rsidRDefault="00C524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8DE254A"/>
    <w:multiLevelType w:val="hybridMultilevel"/>
    <w:tmpl w:val="3F38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3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2"/>
  </w:num>
  <w:num w:numId="45">
    <w:abstractNumId w:val="33"/>
  </w:num>
  <w:num w:numId="46">
    <w:abstractNumId w:val="31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B15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3806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94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54F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C29"/>
    <w:rsid w:val="00146BF2"/>
    <w:rsid w:val="00147384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59D6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BD6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5E6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9C7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57E04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0C2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735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2CA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0708"/>
    <w:rsid w:val="00321133"/>
    <w:rsid w:val="00321A59"/>
    <w:rsid w:val="00321D47"/>
    <w:rsid w:val="003228E6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176"/>
    <w:rsid w:val="00356624"/>
    <w:rsid w:val="003569EE"/>
    <w:rsid w:val="00356A3A"/>
    <w:rsid w:val="00357D0D"/>
    <w:rsid w:val="0036001E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2C0B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60F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3F0"/>
    <w:rsid w:val="00390450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24DD"/>
    <w:rsid w:val="004528F1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2BB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0D7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17E63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1D2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09F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6B9A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2EFC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5FC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8B7"/>
    <w:rsid w:val="006705AA"/>
    <w:rsid w:val="00670951"/>
    <w:rsid w:val="00670B83"/>
    <w:rsid w:val="006712FE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283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4D5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4D8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2BDD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442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B7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A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244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37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553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1C6B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55EE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762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3DC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AAC"/>
    <w:rsid w:val="00A92E74"/>
    <w:rsid w:val="00A93117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772"/>
    <w:rsid w:val="00AB17C8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6BC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89F"/>
    <w:rsid w:val="00B64F16"/>
    <w:rsid w:val="00B65A45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0626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461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4B7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2D2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503"/>
    <w:rsid w:val="00C05959"/>
    <w:rsid w:val="00C05AFC"/>
    <w:rsid w:val="00C05C64"/>
    <w:rsid w:val="00C05D29"/>
    <w:rsid w:val="00C0611F"/>
    <w:rsid w:val="00C0705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42F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1CE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C57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6685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4BFA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F1D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641A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2CB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4FBA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2E09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16E"/>
    <w:rsid w:val="00E95E7E"/>
    <w:rsid w:val="00E9626F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CD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6F5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1DC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A47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0D4B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39D6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AE8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D:/LTE/SA1/TSGS1_77_Jeju/docs/S1-171011.zip" TargetMode="External"/><Relationship Id="rId18" Type="http://schemas.openxmlformats.org/officeDocument/2006/relationships/hyperlink" Target="file:///D:\LTE\SA1\TSGS1_77_Jeju\Inbox\docs\S1-171308.zip" TargetMode="External"/><Relationship Id="rId26" Type="http://schemas.openxmlformats.org/officeDocument/2006/relationships/hyperlink" Target="file:///D:\LTE\SA1\TSGS1_77_Jeju\Inbox\docs\S1-171305.zip" TargetMode="External"/><Relationship Id="rId39" Type="http://schemas.openxmlformats.org/officeDocument/2006/relationships/hyperlink" Target="D:/LTE/SA1/TSGS1_77_Jeju/docs/S1-17120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77_Jeju\Inbox\docs\S1-171302.zip" TargetMode="External"/><Relationship Id="rId34" Type="http://schemas.openxmlformats.org/officeDocument/2006/relationships/hyperlink" Target="D:/LTE/SA1/TSGS1_77_Jeju/docs/S1-17102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D:/LTE/SA1/TSGS1_77_Jeju/docs/S1-171010.zip" TargetMode="External"/><Relationship Id="rId17" Type="http://schemas.openxmlformats.org/officeDocument/2006/relationships/hyperlink" Target="D:/LTE/SA1/TSGS1_77_Jeju/docs/S1-171013.zip" TargetMode="External"/><Relationship Id="rId25" Type="http://schemas.openxmlformats.org/officeDocument/2006/relationships/hyperlink" Target="D:/LTE/SA1/TSGS1_77_Jeju/docs/S1-171019.zip" TargetMode="External"/><Relationship Id="rId33" Type="http://schemas.openxmlformats.org/officeDocument/2006/relationships/hyperlink" Target="file:///D:\LTE\SA1\TSGS1_77_Jeju\Inbox\docs\S1-171303.zip" TargetMode="External"/><Relationship Id="rId38" Type="http://schemas.openxmlformats.org/officeDocument/2006/relationships/hyperlink" Target="D:/LTE/SA1/TSGS1_77_Jeju/docs/S1-17120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7_Jeju\Inbox\docs\S1-171299.zip" TargetMode="External"/><Relationship Id="rId20" Type="http://schemas.openxmlformats.org/officeDocument/2006/relationships/hyperlink" Target="D:/LTE/SA1/TSGS1_77_Jeju/docs/S1-171020.zip" TargetMode="External"/><Relationship Id="rId29" Type="http://schemas.openxmlformats.org/officeDocument/2006/relationships/hyperlink" Target="D:/LTE/SA1/TSGS1_77_Jeju/docs/S1-171021.zi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77_Jeju\Inbox\docs\S1-171300.zip" TargetMode="External"/><Relationship Id="rId24" Type="http://schemas.openxmlformats.org/officeDocument/2006/relationships/hyperlink" Target="file:///D:\LTE\SA1\TSGS1_77_Jeju\Inbox\docs\S1-171304.zip" TargetMode="External"/><Relationship Id="rId32" Type="http://schemas.openxmlformats.org/officeDocument/2006/relationships/hyperlink" Target="D:/LTE/SA1/TSGS1_77_Jeju/docs/S1-171380.zip" TargetMode="External"/><Relationship Id="rId37" Type="http://schemas.openxmlformats.org/officeDocument/2006/relationships/hyperlink" Target="D:/LTE/SA1/TSGS1_77_Jeju/docs/S1-171203.zip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D:/LTE/SA1/TSGS1_77_Jeju/docs/S1-171012.zip" TargetMode="External"/><Relationship Id="rId23" Type="http://schemas.openxmlformats.org/officeDocument/2006/relationships/hyperlink" Target="D:/LTE/SA1/TSGS1_77_Jeju/docs/S1-171298.zip" TargetMode="External"/><Relationship Id="rId28" Type="http://schemas.openxmlformats.org/officeDocument/2006/relationships/hyperlink" Target="file:///D:\LTE\SA1\TSGS1_77_Jeju\Inbox\docs\S1-171306.zip" TargetMode="External"/><Relationship Id="rId36" Type="http://schemas.openxmlformats.org/officeDocument/2006/relationships/hyperlink" Target="D:/LTE/SA1/TSGS1_77_Jeju/docs/S1-171202.zip" TargetMode="External"/><Relationship Id="rId10" Type="http://schemas.openxmlformats.org/officeDocument/2006/relationships/hyperlink" Target="D:/LTE/SA1/TSGS1_77_Jeju/docs/S1-171240.zip" TargetMode="External"/><Relationship Id="rId19" Type="http://schemas.openxmlformats.org/officeDocument/2006/relationships/hyperlink" Target="D:/LTE/SA1/TSGS1_77_Jeju/docs/S1-171017.zip" TargetMode="External"/><Relationship Id="rId31" Type="http://schemas.openxmlformats.org/officeDocument/2006/relationships/hyperlink" Target="D:/LTE/SA1/TSGS1_77_Jeju/docs/S1-17101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D:/LTE/SA1/TSGS1_77_Jeju/docs/S1-171009.zip" TargetMode="External"/><Relationship Id="rId14" Type="http://schemas.openxmlformats.org/officeDocument/2006/relationships/hyperlink" Target="file:///D:\LTE\SA1\TSGS1_77_Jeju\Inbox\docs\S1-171301.zip" TargetMode="External"/><Relationship Id="rId22" Type="http://schemas.openxmlformats.org/officeDocument/2006/relationships/hyperlink" Target="D:/LTE/SA1/TSGS1_77_Jeju/docs/S1-171018.zip" TargetMode="External"/><Relationship Id="rId27" Type="http://schemas.openxmlformats.org/officeDocument/2006/relationships/hyperlink" Target="D:/LTE/SA1/TSGS1_77_Jeju/docs/S1-171022.zip" TargetMode="External"/><Relationship Id="rId30" Type="http://schemas.openxmlformats.org/officeDocument/2006/relationships/hyperlink" Target="file:///D:\LTE\SA1\TSGS1_77_Jeju\Inbox\docs\S1-171307.zip" TargetMode="External"/><Relationship Id="rId35" Type="http://schemas.openxmlformats.org/officeDocument/2006/relationships/hyperlink" Target="D:/LTE/SA1/TSGS1_77_Jeju/docs/S1-17105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474B2-0F91-4724-95EC-09851872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87</TotalTime>
  <Pages>6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9553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5</cp:revision>
  <dcterms:created xsi:type="dcterms:W3CDTF">2017-02-15T06:12:00Z</dcterms:created>
  <dcterms:modified xsi:type="dcterms:W3CDTF">2017-02-15T08:04:00Z</dcterms:modified>
</cp:coreProperties>
</file>